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2EB79" w14:textId="353E7C51" w:rsidR="00180D7C" w:rsidRPr="00F25496" w:rsidRDefault="00180D7C" w:rsidP="00180D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t>5</w:t>
      </w:r>
    </w:p>
    <w:p w14:paraId="01F04080" w14:textId="77777777" w:rsidR="00180D7C" w:rsidRPr="00A86BF7" w:rsidRDefault="00180D7C" w:rsidP="00180D7C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78E7232C" w14:textId="77777777" w:rsidR="00180D7C" w:rsidRDefault="00180D7C" w:rsidP="00180D7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63D436D" w14:textId="16D61CA6" w:rsidR="00180D7C" w:rsidRDefault="00180D7C" w:rsidP="00180D7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TMF</w:t>
      </w:r>
    </w:p>
    <w:p w14:paraId="0750817F" w14:textId="14173166" w:rsidR="00180D7C" w:rsidRDefault="00180D7C" w:rsidP="00180D7C">
      <w:pPr>
        <w:snapToGrid w:val="0"/>
        <w:spacing w:before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b/>
          <w:color w:val="333333"/>
          <w:sz w:val="22"/>
          <w:szCs w:val="22"/>
          <w:lang w:val="en-US"/>
        </w:rPr>
        <w:t xml:space="preserve">Multi-SDO Autonomous Networks (AN) Formal </w:t>
      </w:r>
      <w:proofErr w:type="spellStart"/>
      <w:r>
        <w:rPr>
          <w:b/>
          <w:color w:val="333333"/>
          <w:sz w:val="22"/>
          <w:szCs w:val="22"/>
          <w:lang w:val="en-US"/>
        </w:rPr>
        <w:t>Liaison:Notification</w:t>
      </w:r>
      <w:proofErr w:type="spellEnd"/>
      <w:r>
        <w:rPr>
          <w:b/>
          <w:color w:val="333333"/>
          <w:sz w:val="22"/>
          <w:szCs w:val="22"/>
          <w:lang w:val="en-US"/>
        </w:rPr>
        <w:t xml:space="preserve"> of Open Presentation 14</w:t>
      </w:r>
      <w:r w:rsidRPr="00CB0820">
        <w:rPr>
          <w:b/>
          <w:color w:val="333333"/>
          <w:sz w:val="22"/>
          <w:szCs w:val="22"/>
          <w:vertAlign w:val="superscript"/>
          <w:lang w:val="en-US"/>
        </w:rPr>
        <w:t>th</w:t>
      </w:r>
      <w:r>
        <w:rPr>
          <w:b/>
          <w:color w:val="333333"/>
          <w:sz w:val="22"/>
          <w:szCs w:val="22"/>
          <w:lang w:val="en-US"/>
        </w:rPr>
        <w:t xml:space="preserve"> Jan and </w:t>
      </w:r>
      <w:r w:rsidRPr="001C69D2">
        <w:rPr>
          <w:b/>
          <w:bCs/>
          <w:szCs w:val="24"/>
          <w:lang w:val="en-US"/>
        </w:rPr>
        <w:t>21</w:t>
      </w:r>
      <w:r w:rsidRPr="001C69D2">
        <w:rPr>
          <w:b/>
          <w:bCs/>
          <w:szCs w:val="24"/>
          <w:vertAlign w:val="superscript"/>
          <w:lang w:val="en-US"/>
        </w:rPr>
        <w:t>st</w:t>
      </w:r>
      <w:r w:rsidRPr="001C69D2">
        <w:rPr>
          <w:b/>
          <w:bCs/>
          <w:szCs w:val="24"/>
          <w:lang w:val="en-US"/>
        </w:rPr>
        <w:t xml:space="preserve"> February 2022</w:t>
      </w:r>
      <w:r>
        <w:rPr>
          <w:b/>
          <w:color w:val="333333"/>
          <w:sz w:val="22"/>
          <w:szCs w:val="22"/>
          <w:lang w:val="en-US"/>
        </w:rPr>
        <w:t xml:space="preserve"> (postponed December) formal meeting #15 Ref AN-SDO2022-01 rev 1</w:t>
      </w:r>
    </w:p>
    <w:p w14:paraId="368490E5" w14:textId="77777777" w:rsidR="00180D7C" w:rsidRDefault="00180D7C" w:rsidP="00180D7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6B77E08" w14:textId="6948B836" w:rsidR="00180D7C" w:rsidRDefault="00180D7C" w:rsidP="00180D7C">
      <w:pPr>
        <w:tabs>
          <w:tab w:val="right" w:pos="9639"/>
        </w:tabs>
        <w:rPr>
          <w:rFonts w:ascii="Arial" w:hAnsi="Arial" w:cs="Arial"/>
          <w:b/>
          <w:noProof/>
          <w:lang w:eastAsia="sv-SE"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>5.3</w:t>
      </w:r>
    </w:p>
    <w:p w14:paraId="7CF2806F" w14:textId="186AAE68" w:rsidR="007537AA" w:rsidRDefault="007537AA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46E52055" w14:textId="5F16354B" w:rsidR="00180D7C" w:rsidRDefault="00180D7C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20764F8" w14:textId="77777777" w:rsidR="00180D7C" w:rsidRPr="007F233E" w:rsidRDefault="00180D7C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29B87EA8" w:rsidR="007537AA" w:rsidRPr="007F233E" w:rsidRDefault="008107B4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1C69D2">
              <w:rPr>
                <w:rFonts w:ascii="Arial" w:hAnsi="Arial" w:cs="Arial"/>
                <w:sz w:val="20"/>
                <w:szCs w:val="22"/>
                <w:lang w:val="en-US"/>
              </w:rPr>
              <w:t>11</w:t>
            </w:r>
            <w:r w:rsidRPr="001C69D2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Pr="001C69D2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6B1D65" w:rsidRPr="001C69D2">
              <w:rPr>
                <w:rFonts w:ascii="Arial" w:hAnsi="Arial" w:cs="Arial"/>
                <w:sz w:val="20"/>
                <w:szCs w:val="22"/>
                <w:lang w:val="en-US"/>
              </w:rPr>
              <w:t>Jan 2022</w:t>
            </w:r>
            <w:r w:rsidR="00F320AB" w:rsidRPr="001C69D2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D520E9" w:rsidRPr="001C69D2">
              <w:rPr>
                <w:rFonts w:ascii="Arial" w:hAnsi="Arial" w:cs="Arial"/>
                <w:sz w:val="20"/>
                <w:szCs w:val="22"/>
                <w:lang w:val="en-US"/>
              </w:rPr>
              <w:t>A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243BF747" w14:textId="438E4149" w:rsidR="00CB0820" w:rsidRPr="007F233E" w:rsidRDefault="00CB0820" w:rsidP="00CB082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Notification of </w:t>
            </w:r>
            <w:r w:rsidR="006B1D65">
              <w:rPr>
                <w:b/>
                <w:color w:val="333333"/>
                <w:sz w:val="22"/>
                <w:szCs w:val="22"/>
                <w:lang w:val="en-US"/>
              </w:rPr>
              <w:t>O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pen </w:t>
            </w:r>
            <w:r w:rsidR="006B1D65">
              <w:rPr>
                <w:b/>
                <w:color w:val="333333"/>
                <w:sz w:val="22"/>
                <w:szCs w:val="22"/>
                <w:lang w:val="en-US"/>
              </w:rPr>
              <w:t>Presentation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14</w:t>
            </w:r>
            <w:r w:rsidRPr="00CB0820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Jan and </w:t>
            </w:r>
            <w:r w:rsidR="00D520E9" w:rsidRPr="001C69D2">
              <w:rPr>
                <w:b/>
                <w:bCs/>
                <w:szCs w:val="24"/>
                <w:lang w:val="en-US"/>
              </w:rPr>
              <w:t>21</w:t>
            </w:r>
            <w:r w:rsidR="00D520E9" w:rsidRPr="001C69D2">
              <w:rPr>
                <w:b/>
                <w:bCs/>
                <w:szCs w:val="24"/>
                <w:vertAlign w:val="superscript"/>
                <w:lang w:val="en-US"/>
              </w:rPr>
              <w:t>st</w:t>
            </w:r>
            <w:r w:rsidR="00D520E9" w:rsidRPr="001C69D2">
              <w:rPr>
                <w:b/>
                <w:bCs/>
                <w:szCs w:val="24"/>
                <w:lang w:val="en-US"/>
              </w:rPr>
              <w:t xml:space="preserve"> February 2022</w:t>
            </w:r>
            <w:r w:rsidR="00D520E9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(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postponed December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)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formal meeting #15 </w:t>
            </w:r>
            <w:r w:rsidR="00D95CFE">
              <w:rPr>
                <w:b/>
                <w:color w:val="333333"/>
                <w:sz w:val="22"/>
                <w:szCs w:val="22"/>
                <w:lang w:val="en-US"/>
              </w:rPr>
              <w:t>Ref AN-SDO2022-01</w:t>
            </w:r>
            <w:r w:rsidR="008107B4">
              <w:rPr>
                <w:b/>
                <w:color w:val="333333"/>
                <w:sz w:val="22"/>
                <w:szCs w:val="22"/>
                <w:lang w:val="en-US"/>
              </w:rPr>
              <w:t xml:space="preserve"> rev 1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51EEB1CC" w:rsidR="00A818C2" w:rsidRPr="007F233E" w:rsidRDefault="00BF497F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1C69D2">
              <w:rPr>
                <w:rFonts w:ascii="Arial" w:hAnsi="Arial" w:cs="Arial"/>
                <w:sz w:val="20"/>
                <w:szCs w:val="22"/>
                <w:lang w:val="en-US"/>
              </w:rPr>
              <w:t xml:space="preserve">January </w:t>
            </w:r>
            <w:r w:rsidR="008107B4" w:rsidRPr="001C69D2"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  <w:r w:rsidR="006A60A2" w:rsidRPr="001C69D2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Pr="001C69D2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Pr="001C69D2">
              <w:rPr>
                <w:rFonts w:ascii="Arial" w:hAnsi="Arial" w:cs="Arial"/>
                <w:sz w:val="20"/>
                <w:szCs w:val="22"/>
                <w:lang w:val="en-US"/>
              </w:rPr>
              <w:t>, 202</w:t>
            </w:r>
            <w:r w:rsidR="008107B4" w:rsidRPr="001C69D2"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6FC1FC24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1DB7DD7E" w14:textId="178DF84D" w:rsidR="00B84048" w:rsidRPr="007F233E" w:rsidRDefault="00BF497F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Notification of </w:t>
            </w:r>
            <w:r w:rsidR="00E57354">
              <w:rPr>
                <w:b/>
                <w:color w:val="333333"/>
                <w:sz w:val="22"/>
                <w:szCs w:val="22"/>
                <w:lang w:val="en-US"/>
              </w:rPr>
              <w:t>O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pen </w:t>
            </w:r>
            <w:r w:rsidR="006B1D65">
              <w:rPr>
                <w:b/>
                <w:color w:val="333333"/>
                <w:sz w:val="22"/>
                <w:szCs w:val="22"/>
                <w:lang w:val="en-US"/>
              </w:rPr>
              <w:t>Presentation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B597C">
              <w:rPr>
                <w:b/>
                <w:color w:val="333333"/>
                <w:sz w:val="22"/>
                <w:szCs w:val="22"/>
                <w:lang w:val="en-US"/>
              </w:rPr>
              <w:t>on Int</w:t>
            </w:r>
            <w:r w:rsidR="00E57354">
              <w:rPr>
                <w:b/>
                <w:color w:val="333333"/>
                <w:sz w:val="22"/>
                <w:szCs w:val="22"/>
                <w:lang w:val="en-US"/>
              </w:rPr>
              <w:t>en</w:t>
            </w:r>
            <w:r w:rsidR="001B597C">
              <w:rPr>
                <w:b/>
                <w:color w:val="333333"/>
                <w:sz w:val="22"/>
                <w:szCs w:val="22"/>
                <w:lang w:val="en-US"/>
              </w:rPr>
              <w:t xml:space="preserve">t </w:t>
            </w:r>
            <w:r w:rsidR="00E57354">
              <w:rPr>
                <w:b/>
                <w:color w:val="333333"/>
                <w:sz w:val="22"/>
                <w:szCs w:val="22"/>
                <w:lang w:val="en-US"/>
              </w:rPr>
              <w:t>M</w:t>
            </w:r>
            <w:r w:rsidR="001B597C">
              <w:rPr>
                <w:b/>
                <w:color w:val="333333"/>
                <w:sz w:val="22"/>
                <w:szCs w:val="22"/>
                <w:lang w:val="en-US"/>
              </w:rPr>
              <w:t xml:space="preserve">anagement Interface/ API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 postponed December formal meeting</w:t>
            </w:r>
            <w:r w:rsidR="0013631B">
              <w:rPr>
                <w:b/>
                <w:color w:val="333333"/>
                <w:sz w:val="22"/>
                <w:szCs w:val="22"/>
                <w:lang w:val="en-US"/>
              </w:rPr>
              <w:t xml:space="preserve"> #15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370B1DF9" w:rsidR="007537AA" w:rsidRPr="00D82829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D82829">
              <w:rPr>
                <w:szCs w:val="24"/>
                <w:lang w:val="en-US"/>
              </w:rPr>
              <w:t>Meeting</w:t>
            </w:r>
            <w:r w:rsidR="00BF497F" w:rsidRPr="00D82829">
              <w:rPr>
                <w:szCs w:val="24"/>
                <w:lang w:val="en-US"/>
              </w:rPr>
              <w:t>s</w:t>
            </w:r>
            <w:r w:rsidRPr="00D82829">
              <w:rPr>
                <w:szCs w:val="24"/>
                <w:lang w:val="en-US"/>
              </w:rPr>
              <w:t xml:space="preserve"> schedule</w:t>
            </w:r>
            <w:r w:rsidR="001234CE" w:rsidRPr="00D82829">
              <w:rPr>
                <w:szCs w:val="24"/>
                <w:lang w:val="en-US"/>
              </w:rPr>
              <w:t>d</w:t>
            </w:r>
            <w:r w:rsidRPr="00D82829">
              <w:rPr>
                <w:szCs w:val="24"/>
                <w:lang w:val="en-US"/>
              </w:rPr>
              <w:t xml:space="preserve"> </w:t>
            </w:r>
            <w:r w:rsidR="001C69D2" w:rsidRPr="00D82829">
              <w:rPr>
                <w:szCs w:val="24"/>
                <w:lang w:val="en-US"/>
              </w:rPr>
              <w:t xml:space="preserve">for </w:t>
            </w:r>
            <w:r w:rsidR="00BF497F" w:rsidRPr="00D82829">
              <w:rPr>
                <w:szCs w:val="24"/>
                <w:lang w:val="en-US"/>
              </w:rPr>
              <w:t>14</w:t>
            </w:r>
            <w:r w:rsidR="00BF497F" w:rsidRPr="00D82829">
              <w:rPr>
                <w:szCs w:val="24"/>
                <w:vertAlign w:val="superscript"/>
                <w:lang w:val="en-US"/>
              </w:rPr>
              <w:t>th</w:t>
            </w:r>
            <w:r w:rsidR="00BF497F" w:rsidRPr="00D82829">
              <w:rPr>
                <w:szCs w:val="24"/>
                <w:lang w:val="en-US"/>
              </w:rPr>
              <w:t xml:space="preserve"> January and </w:t>
            </w:r>
            <w:r w:rsidR="008107B4" w:rsidRPr="00D82829">
              <w:rPr>
                <w:szCs w:val="24"/>
                <w:lang w:val="en-US"/>
              </w:rPr>
              <w:t>2</w:t>
            </w:r>
            <w:r w:rsidR="00BF497F" w:rsidRPr="00D82829">
              <w:rPr>
                <w:szCs w:val="24"/>
                <w:lang w:val="en-US"/>
              </w:rPr>
              <w:t>1</w:t>
            </w:r>
            <w:r w:rsidR="00BF497F" w:rsidRPr="00D82829">
              <w:rPr>
                <w:szCs w:val="24"/>
                <w:vertAlign w:val="superscript"/>
                <w:lang w:val="en-US"/>
              </w:rPr>
              <w:t>st</w:t>
            </w:r>
            <w:r w:rsidR="00BF497F" w:rsidRPr="00D82829">
              <w:rPr>
                <w:szCs w:val="24"/>
                <w:lang w:val="en-US"/>
              </w:rPr>
              <w:t xml:space="preserve"> </w:t>
            </w:r>
            <w:r w:rsidR="008107B4" w:rsidRPr="00D82829">
              <w:rPr>
                <w:szCs w:val="24"/>
                <w:lang w:val="en-US"/>
              </w:rPr>
              <w:t>February</w:t>
            </w:r>
            <w:r w:rsidR="00BF497F" w:rsidRPr="00D82829">
              <w:rPr>
                <w:szCs w:val="24"/>
                <w:lang w:val="en-US"/>
              </w:rPr>
              <w:t xml:space="preserve"> 2022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8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180D7C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9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35FA676" w14:textId="4089A895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 w:rsidR="0088224F">
        <w:t>s:</w:t>
      </w:r>
      <w:r w:rsidR="0097723E">
        <w:t xml:space="preserve"> </w:t>
      </w:r>
      <w:r w:rsidR="00BF497F">
        <w:rPr>
          <w:szCs w:val="24"/>
          <w:lang w:val="en-US"/>
        </w:rPr>
        <w:t>14</w:t>
      </w:r>
      <w:r w:rsidR="00BF497F" w:rsidRPr="00BF497F">
        <w:rPr>
          <w:szCs w:val="24"/>
          <w:vertAlign w:val="superscript"/>
          <w:lang w:val="en-US"/>
        </w:rPr>
        <w:t>th</w:t>
      </w:r>
      <w:r w:rsidR="00BF497F">
        <w:rPr>
          <w:szCs w:val="24"/>
          <w:lang w:val="en-US"/>
        </w:rPr>
        <w:t xml:space="preserve"> January </w:t>
      </w:r>
      <w:r w:rsidR="008107B4">
        <w:rPr>
          <w:szCs w:val="24"/>
          <w:lang w:val="en-US"/>
        </w:rPr>
        <w:t xml:space="preserve">2022 </w:t>
      </w:r>
      <w:r w:rsidR="00BF497F">
        <w:rPr>
          <w:szCs w:val="24"/>
          <w:lang w:val="en-US"/>
        </w:rPr>
        <w:t>Open Presentation</w:t>
      </w:r>
      <w:r w:rsidR="0088224F">
        <w:rPr>
          <w:szCs w:val="24"/>
          <w:lang w:val="en-US"/>
        </w:rPr>
        <w:t xml:space="preserve"> on </w:t>
      </w:r>
      <w:r w:rsidR="00BF497F">
        <w:rPr>
          <w:szCs w:val="24"/>
          <w:lang w:val="en-US"/>
        </w:rPr>
        <w:t>Intent Management</w:t>
      </w:r>
      <w:r w:rsidR="00592137">
        <w:rPr>
          <w:szCs w:val="24"/>
          <w:lang w:val="en-US"/>
        </w:rPr>
        <w:t>;</w:t>
      </w:r>
      <w:r w:rsidR="00BF497F">
        <w:rPr>
          <w:szCs w:val="24"/>
          <w:lang w:val="en-US"/>
        </w:rPr>
        <w:t xml:space="preserve"> and </w:t>
      </w:r>
      <w:r w:rsidR="008107B4" w:rsidRPr="00D82829">
        <w:rPr>
          <w:szCs w:val="24"/>
          <w:lang w:val="en-US"/>
        </w:rPr>
        <w:t>21</w:t>
      </w:r>
      <w:r w:rsidR="008107B4" w:rsidRPr="00D82829">
        <w:rPr>
          <w:szCs w:val="24"/>
          <w:vertAlign w:val="superscript"/>
          <w:lang w:val="en-US"/>
        </w:rPr>
        <w:t>st</w:t>
      </w:r>
      <w:r w:rsidR="008107B4" w:rsidRPr="00D82829">
        <w:rPr>
          <w:szCs w:val="24"/>
          <w:lang w:val="en-US"/>
        </w:rPr>
        <w:t xml:space="preserve"> February</w:t>
      </w:r>
      <w:r w:rsidR="00BF497F" w:rsidRPr="00D82829">
        <w:rPr>
          <w:szCs w:val="24"/>
          <w:lang w:val="en-US"/>
        </w:rPr>
        <w:t xml:space="preserve"> 2022 Formal </w:t>
      </w:r>
      <w:r w:rsidR="0013631B" w:rsidRPr="00D82829">
        <w:rPr>
          <w:szCs w:val="24"/>
          <w:lang w:val="en-US"/>
        </w:rPr>
        <w:t xml:space="preserve">AN </w:t>
      </w:r>
      <w:r w:rsidR="00592137" w:rsidRPr="00D82829">
        <w:rPr>
          <w:szCs w:val="24"/>
          <w:lang w:val="en-US"/>
        </w:rPr>
        <w:t xml:space="preserve">MSDO </w:t>
      </w:r>
      <w:r w:rsidR="00BF497F" w:rsidRPr="00D82829">
        <w:rPr>
          <w:szCs w:val="24"/>
          <w:lang w:val="en-US"/>
        </w:rPr>
        <w:t>meeting o</w:t>
      </w:r>
      <w:r w:rsidR="00592137" w:rsidRPr="00D82829">
        <w:rPr>
          <w:szCs w:val="24"/>
          <w:lang w:val="en-US"/>
        </w:rPr>
        <w:t>n</w:t>
      </w:r>
      <w:r w:rsidR="00BF497F" w:rsidRPr="00D82829">
        <w:rPr>
          <w:szCs w:val="24"/>
          <w:lang w:val="en-US"/>
        </w:rPr>
        <w:t xml:space="preserve"> procedures</w:t>
      </w:r>
      <w:r w:rsidR="002A1156" w:rsidRPr="00D82829">
        <w:rPr>
          <w:szCs w:val="24"/>
          <w:lang w:val="en-US"/>
        </w:rPr>
        <w:t>, presentation</w:t>
      </w:r>
      <w:r w:rsidR="00404540" w:rsidRPr="00D82829">
        <w:rPr>
          <w:szCs w:val="24"/>
          <w:lang w:val="en-US"/>
        </w:rPr>
        <w:t>s</w:t>
      </w:r>
      <w:r w:rsidR="001C69D2" w:rsidRPr="00D82829">
        <w:rPr>
          <w:szCs w:val="24"/>
          <w:lang w:val="en-US"/>
        </w:rPr>
        <w:t>,</w:t>
      </w:r>
      <w:r w:rsidR="002A1156" w:rsidRPr="00D82829">
        <w:rPr>
          <w:szCs w:val="24"/>
          <w:lang w:val="en-US"/>
        </w:rPr>
        <w:t xml:space="preserve"> </w:t>
      </w:r>
      <w:r w:rsidR="008107B4" w:rsidRPr="00D82829">
        <w:rPr>
          <w:szCs w:val="24"/>
          <w:lang w:val="en-US"/>
        </w:rPr>
        <w:t>and topic matrix</w:t>
      </w:r>
      <w:r w:rsidR="00404540" w:rsidRPr="00D82829">
        <w:rPr>
          <w:szCs w:val="24"/>
          <w:lang w:val="en-US"/>
        </w:rPr>
        <w:t xml:space="preserve"> publication</w:t>
      </w:r>
    </w:p>
    <w:p w14:paraId="7504B4B5" w14:textId="77777777" w:rsidR="006F5FF5" w:rsidRDefault="006F5FF5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>Rev 1:</w:t>
      </w:r>
    </w:p>
    <w:p w14:paraId="0C05B4E2" w14:textId="03DF9AFB" w:rsidR="008107B4" w:rsidRPr="006F5FF5" w:rsidRDefault="008107B4" w:rsidP="005A5E74">
      <w:pPr>
        <w:pStyle w:val="Heading2"/>
        <w:numPr>
          <w:ilvl w:val="0"/>
          <w:numId w:val="0"/>
        </w:numPr>
        <w:rPr>
          <w:b w:val="0"/>
          <w:bCs/>
          <w:i/>
          <w:iCs/>
        </w:rPr>
      </w:pPr>
      <w:r w:rsidRPr="006F5FF5">
        <w:rPr>
          <w:b w:val="0"/>
          <w:bCs/>
          <w:i/>
          <w:iCs/>
        </w:rPr>
        <w:t>We have received feedback on the suitability of the 31</w:t>
      </w:r>
      <w:r w:rsidRPr="006F5FF5">
        <w:rPr>
          <w:b w:val="0"/>
          <w:bCs/>
          <w:i/>
          <w:iCs/>
          <w:vertAlign w:val="superscript"/>
        </w:rPr>
        <w:t>st</w:t>
      </w:r>
      <w:r w:rsidRPr="006F5FF5">
        <w:rPr>
          <w:b w:val="0"/>
          <w:bCs/>
          <w:i/>
          <w:iCs/>
        </w:rPr>
        <w:t xml:space="preserve"> January for a Formal AN MSDO meeting which clashes with public holiday</w:t>
      </w:r>
      <w:r w:rsidR="00D520E9">
        <w:rPr>
          <w:b w:val="0"/>
          <w:bCs/>
          <w:i/>
          <w:iCs/>
        </w:rPr>
        <w:t>s</w:t>
      </w:r>
      <w:r w:rsidRPr="006F5FF5">
        <w:rPr>
          <w:b w:val="0"/>
          <w:bCs/>
          <w:i/>
          <w:iCs/>
        </w:rPr>
        <w:t xml:space="preserve"> for </w:t>
      </w:r>
      <w:r w:rsidR="001C69D2">
        <w:rPr>
          <w:b w:val="0"/>
          <w:bCs/>
          <w:i/>
          <w:iCs/>
        </w:rPr>
        <w:t xml:space="preserve">the </w:t>
      </w:r>
      <w:r w:rsidRPr="006F5FF5">
        <w:rPr>
          <w:b w:val="0"/>
          <w:bCs/>
          <w:i/>
          <w:iCs/>
        </w:rPr>
        <w:t>Chinese New Year</w:t>
      </w:r>
      <w:r w:rsidR="006F5FF5" w:rsidRPr="006F5FF5">
        <w:rPr>
          <w:b w:val="0"/>
          <w:bCs/>
          <w:i/>
          <w:iCs/>
        </w:rPr>
        <w:t>.</w:t>
      </w:r>
      <w:r w:rsidR="001C69D2">
        <w:rPr>
          <w:b w:val="0"/>
          <w:bCs/>
          <w:i/>
          <w:iCs/>
        </w:rPr>
        <w:t xml:space="preserve"> </w:t>
      </w:r>
      <w:r w:rsidR="006F5FF5" w:rsidRPr="006F5FF5">
        <w:rPr>
          <w:b w:val="0"/>
          <w:bCs/>
          <w:i/>
          <w:iCs/>
        </w:rPr>
        <w:t xml:space="preserve">Also, </w:t>
      </w:r>
      <w:r w:rsidR="00D520E9">
        <w:rPr>
          <w:b w:val="0"/>
          <w:bCs/>
          <w:i/>
          <w:iCs/>
        </w:rPr>
        <w:t>w</w:t>
      </w:r>
      <w:r w:rsidR="006F5FF5" w:rsidRPr="006F5FF5">
        <w:rPr>
          <w:b w:val="0"/>
          <w:bCs/>
          <w:i/>
          <w:iCs/>
        </w:rPr>
        <w:t xml:space="preserve">e </w:t>
      </w:r>
      <w:r w:rsidRPr="006F5FF5">
        <w:rPr>
          <w:b w:val="0"/>
          <w:bCs/>
          <w:i/>
          <w:iCs/>
        </w:rPr>
        <w:t xml:space="preserve">have received some additional agenda items for the meeting </w:t>
      </w:r>
      <w:r w:rsidR="006F5FF5" w:rsidRPr="006F5FF5">
        <w:rPr>
          <w:b w:val="0"/>
          <w:bCs/>
          <w:i/>
          <w:iCs/>
        </w:rPr>
        <w:t>and some changes to liaison contacts.</w:t>
      </w:r>
      <w:r w:rsidR="001C69D2">
        <w:rPr>
          <w:b w:val="0"/>
          <w:bCs/>
          <w:i/>
          <w:iCs/>
        </w:rPr>
        <w:t xml:space="preserve"> </w:t>
      </w:r>
      <w:r w:rsidR="006F5FF5" w:rsidRPr="006F5FF5">
        <w:rPr>
          <w:b w:val="0"/>
          <w:bCs/>
          <w:i/>
          <w:iCs/>
        </w:rPr>
        <w:t>We propose to move this</w:t>
      </w:r>
      <w:r w:rsidR="00D520E9">
        <w:rPr>
          <w:b w:val="0"/>
          <w:bCs/>
          <w:i/>
          <w:iCs/>
        </w:rPr>
        <w:t xml:space="preserve"> </w:t>
      </w:r>
      <w:r w:rsidR="00404540">
        <w:rPr>
          <w:b w:val="0"/>
          <w:bCs/>
          <w:i/>
          <w:iCs/>
        </w:rPr>
        <w:t xml:space="preserve">second </w:t>
      </w:r>
      <w:r w:rsidR="006F5FF5" w:rsidRPr="006F5FF5">
        <w:rPr>
          <w:b w:val="0"/>
          <w:bCs/>
          <w:i/>
          <w:iCs/>
        </w:rPr>
        <w:t>meeting to the 21</w:t>
      </w:r>
      <w:r w:rsidR="006F5FF5" w:rsidRPr="006F5FF5">
        <w:rPr>
          <w:b w:val="0"/>
          <w:bCs/>
          <w:i/>
          <w:iCs/>
          <w:vertAlign w:val="superscript"/>
        </w:rPr>
        <w:t>st</w:t>
      </w:r>
      <w:r w:rsidR="006F5FF5" w:rsidRPr="006F5FF5">
        <w:rPr>
          <w:b w:val="0"/>
          <w:bCs/>
          <w:i/>
          <w:iCs/>
        </w:rPr>
        <w:t xml:space="preserve"> February 2022 </w:t>
      </w:r>
    </w:p>
    <w:p w14:paraId="51E01958" w14:textId="34494090" w:rsidR="006F5FF5" w:rsidRPr="006F5FF5" w:rsidRDefault="006F5FF5" w:rsidP="006F5FF5">
      <w:pPr>
        <w:rPr>
          <w:i/>
          <w:iCs/>
        </w:rPr>
      </w:pPr>
      <w:r w:rsidRPr="006F5FF5">
        <w:rPr>
          <w:i/>
          <w:iCs/>
        </w:rPr>
        <w:t xml:space="preserve">The </w:t>
      </w:r>
      <w:r w:rsidR="00404540">
        <w:rPr>
          <w:i/>
          <w:iCs/>
        </w:rPr>
        <w:t xml:space="preserve">Intent Management presentation </w:t>
      </w:r>
      <w:r w:rsidRPr="006F5FF5">
        <w:rPr>
          <w:i/>
          <w:iCs/>
        </w:rPr>
        <w:t>meeting on the 14</w:t>
      </w:r>
      <w:r w:rsidRPr="006F5FF5">
        <w:rPr>
          <w:i/>
          <w:iCs/>
          <w:vertAlign w:val="superscript"/>
        </w:rPr>
        <w:t>th</w:t>
      </w:r>
      <w:r w:rsidRPr="006F5FF5">
        <w:rPr>
          <w:i/>
          <w:iCs/>
        </w:rPr>
        <w:t xml:space="preserve"> </w:t>
      </w:r>
      <w:r w:rsidR="001C69D2">
        <w:rPr>
          <w:i/>
          <w:iCs/>
        </w:rPr>
        <w:t xml:space="preserve">of </w:t>
      </w:r>
      <w:r w:rsidRPr="006F5FF5">
        <w:rPr>
          <w:i/>
          <w:iCs/>
        </w:rPr>
        <w:t>January is unchanged.</w:t>
      </w:r>
    </w:p>
    <w:p w14:paraId="55A48F70" w14:textId="6E7DEA02" w:rsidR="008107B4" w:rsidRPr="006F5FF5" w:rsidRDefault="008107B4" w:rsidP="005A5E74">
      <w:pPr>
        <w:pStyle w:val="Heading2"/>
        <w:numPr>
          <w:ilvl w:val="0"/>
          <w:numId w:val="0"/>
        </w:numPr>
        <w:rPr>
          <w:b w:val="0"/>
          <w:bCs/>
          <w:i/>
          <w:iCs/>
        </w:rPr>
      </w:pPr>
      <w:r w:rsidRPr="006F5FF5">
        <w:rPr>
          <w:b w:val="0"/>
          <w:bCs/>
          <w:i/>
          <w:iCs/>
        </w:rPr>
        <w:lastRenderedPageBreak/>
        <w:t xml:space="preserve">Changes to the original email are highlighted in </w:t>
      </w:r>
      <w:r w:rsidRPr="006F5FF5">
        <w:rPr>
          <w:b w:val="0"/>
          <w:bCs/>
          <w:i/>
          <w:iCs/>
          <w:highlight w:val="yellow"/>
        </w:rPr>
        <w:t>yellow</w:t>
      </w:r>
      <w:r w:rsidR="006F5FF5" w:rsidRPr="006F5FF5">
        <w:rPr>
          <w:b w:val="0"/>
          <w:bCs/>
          <w:i/>
          <w:iCs/>
        </w:rPr>
        <w:t>.</w:t>
      </w:r>
    </w:p>
    <w:p w14:paraId="5F152C0B" w14:textId="71FAA69E" w:rsidR="00BF497F" w:rsidRDefault="00BF497F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This liaison cover proposal for two </w:t>
      </w:r>
      <w:r w:rsidR="0088224F">
        <w:rPr>
          <w:b w:val="0"/>
          <w:bCs/>
        </w:rPr>
        <w:t xml:space="preserve">AN MSDO </w:t>
      </w:r>
      <w:r>
        <w:rPr>
          <w:b w:val="0"/>
          <w:bCs/>
        </w:rPr>
        <w:t>meetings</w:t>
      </w:r>
      <w:r w:rsidR="0088224F">
        <w:rPr>
          <w:b w:val="0"/>
          <w:bCs/>
        </w:rPr>
        <w:t>:</w:t>
      </w:r>
    </w:p>
    <w:p w14:paraId="626EFF10" w14:textId="6280345A" w:rsidR="00BF497F" w:rsidRDefault="00BF497F" w:rsidP="00BF497F">
      <w:pPr>
        <w:pStyle w:val="Heading2"/>
        <w:numPr>
          <w:ilvl w:val="0"/>
          <w:numId w:val="30"/>
        </w:numPr>
        <w:rPr>
          <w:b w:val="0"/>
          <w:bCs/>
        </w:rPr>
      </w:pPr>
      <w:r>
        <w:rPr>
          <w:b w:val="0"/>
          <w:bCs/>
        </w:rPr>
        <w:t>14</w:t>
      </w:r>
      <w:r w:rsidRPr="00BF497F">
        <w:rPr>
          <w:b w:val="0"/>
          <w:bCs/>
          <w:vertAlign w:val="superscript"/>
        </w:rPr>
        <w:t>th</w:t>
      </w:r>
      <w:r>
        <w:rPr>
          <w:b w:val="0"/>
          <w:bCs/>
        </w:rPr>
        <w:t xml:space="preserve"> January 2022 Open </w:t>
      </w:r>
      <w:r w:rsidR="00196F76">
        <w:rPr>
          <w:b w:val="0"/>
          <w:bCs/>
        </w:rPr>
        <w:t>M</w:t>
      </w:r>
      <w:r>
        <w:rPr>
          <w:b w:val="0"/>
          <w:bCs/>
        </w:rPr>
        <w:t xml:space="preserve">eeting TM Forum </w:t>
      </w:r>
      <w:r w:rsidR="0088224F">
        <w:rPr>
          <w:b w:val="0"/>
          <w:bCs/>
        </w:rPr>
        <w:t>Intent</w:t>
      </w:r>
      <w:r>
        <w:rPr>
          <w:b w:val="0"/>
          <w:bCs/>
        </w:rPr>
        <w:t xml:space="preserve"> </w:t>
      </w:r>
      <w:r w:rsidR="00592137">
        <w:rPr>
          <w:b w:val="0"/>
          <w:bCs/>
        </w:rPr>
        <w:t>Management</w:t>
      </w:r>
      <w:r>
        <w:rPr>
          <w:b w:val="0"/>
          <w:bCs/>
        </w:rPr>
        <w:t xml:space="preserve"> interfaces and API</w:t>
      </w:r>
      <w:r w:rsidR="00D95CFE">
        <w:rPr>
          <w:b w:val="0"/>
          <w:bCs/>
        </w:rPr>
        <w:t>.</w:t>
      </w:r>
      <w:r w:rsidR="0088224F">
        <w:rPr>
          <w:b w:val="0"/>
          <w:bCs/>
        </w:rPr>
        <w:t xml:space="preserve">  </w:t>
      </w:r>
      <w:r w:rsidR="00592137">
        <w:rPr>
          <w:b w:val="0"/>
          <w:bCs/>
        </w:rPr>
        <w:br/>
        <w:t xml:space="preserve">Bridge and agenda details in </w:t>
      </w:r>
      <w:r w:rsidR="0088224F">
        <w:rPr>
          <w:b w:val="0"/>
          <w:bCs/>
        </w:rPr>
        <w:t xml:space="preserve">Annex </w:t>
      </w:r>
      <w:r w:rsidR="00592137">
        <w:rPr>
          <w:b w:val="0"/>
          <w:bCs/>
        </w:rPr>
        <w:t>C including .</w:t>
      </w:r>
      <w:proofErr w:type="spellStart"/>
      <w:r w:rsidR="00592137">
        <w:rPr>
          <w:b w:val="0"/>
          <w:bCs/>
        </w:rPr>
        <w:t>ics</w:t>
      </w:r>
      <w:proofErr w:type="spellEnd"/>
    </w:p>
    <w:p w14:paraId="3449843B" w14:textId="72F413A0" w:rsidR="00BF497F" w:rsidRDefault="006F5FF5" w:rsidP="00BF497F">
      <w:pPr>
        <w:pStyle w:val="Heading2"/>
        <w:numPr>
          <w:ilvl w:val="0"/>
          <w:numId w:val="30"/>
        </w:numPr>
        <w:rPr>
          <w:b w:val="0"/>
          <w:bCs/>
        </w:rPr>
      </w:pPr>
      <w:r w:rsidRPr="006F5FF5">
        <w:rPr>
          <w:b w:val="0"/>
          <w:bCs/>
          <w:highlight w:val="yellow"/>
        </w:rPr>
        <w:t>21</w:t>
      </w:r>
      <w:r w:rsidRPr="006F5FF5">
        <w:rPr>
          <w:b w:val="0"/>
          <w:bCs/>
          <w:highlight w:val="yellow"/>
          <w:vertAlign w:val="superscript"/>
        </w:rPr>
        <w:t>st</w:t>
      </w:r>
      <w:r w:rsidRPr="006F5FF5">
        <w:rPr>
          <w:b w:val="0"/>
          <w:bCs/>
          <w:highlight w:val="yellow"/>
        </w:rPr>
        <w:t xml:space="preserve"> February </w:t>
      </w:r>
      <w:r w:rsidR="00BF497F" w:rsidRPr="006F5FF5">
        <w:rPr>
          <w:b w:val="0"/>
          <w:bCs/>
          <w:highlight w:val="yellow"/>
        </w:rPr>
        <w:t>2022</w:t>
      </w:r>
      <w:r w:rsidR="00BF497F">
        <w:rPr>
          <w:b w:val="0"/>
          <w:bCs/>
        </w:rPr>
        <w:t xml:space="preserve"> MSDO Formal meeting to cover procedures for ope</w:t>
      </w:r>
      <w:r w:rsidR="00592137">
        <w:rPr>
          <w:b w:val="0"/>
          <w:bCs/>
        </w:rPr>
        <w:t>r</w:t>
      </w:r>
      <w:r w:rsidR="00BF497F">
        <w:rPr>
          <w:b w:val="0"/>
          <w:bCs/>
        </w:rPr>
        <w:t>ating MSDO interactions</w:t>
      </w:r>
      <w:r w:rsidR="006A60A2">
        <w:rPr>
          <w:b w:val="0"/>
          <w:bCs/>
        </w:rPr>
        <w:t xml:space="preserve"> </w:t>
      </w:r>
      <w:r w:rsidR="006A60A2" w:rsidRPr="006A60A2">
        <w:rPr>
          <w:b w:val="0"/>
          <w:bCs/>
          <w:highlight w:val="yellow"/>
        </w:rPr>
        <w:t>and scheduling discussion</w:t>
      </w:r>
      <w:r w:rsidR="006A60A2">
        <w:rPr>
          <w:b w:val="0"/>
          <w:bCs/>
        </w:rPr>
        <w:t>s for 2022</w:t>
      </w:r>
      <w:r w:rsidR="00D95CFE">
        <w:rPr>
          <w:b w:val="0"/>
          <w:bCs/>
        </w:rPr>
        <w:t>.</w:t>
      </w:r>
      <w:r w:rsidR="001C69D2">
        <w:rPr>
          <w:b w:val="0"/>
          <w:bCs/>
        </w:rPr>
        <w:t xml:space="preserve"> </w:t>
      </w:r>
      <w:r w:rsidR="00592137">
        <w:rPr>
          <w:b w:val="0"/>
          <w:bCs/>
        </w:rPr>
        <w:t xml:space="preserve">Bridge and </w:t>
      </w:r>
      <w:r w:rsidRPr="006F5FF5">
        <w:rPr>
          <w:b w:val="0"/>
          <w:bCs/>
          <w:highlight w:val="yellow"/>
        </w:rPr>
        <w:t>revised</w:t>
      </w:r>
      <w:r>
        <w:rPr>
          <w:b w:val="0"/>
          <w:bCs/>
        </w:rPr>
        <w:t xml:space="preserve"> </w:t>
      </w:r>
      <w:r w:rsidR="00592137">
        <w:rPr>
          <w:b w:val="0"/>
          <w:bCs/>
        </w:rPr>
        <w:t xml:space="preserve">agenda details in </w:t>
      </w:r>
      <w:r w:rsidR="0088224F">
        <w:rPr>
          <w:b w:val="0"/>
          <w:bCs/>
        </w:rPr>
        <w:t>Annex D</w:t>
      </w:r>
      <w:r w:rsidR="001B597C">
        <w:rPr>
          <w:b w:val="0"/>
          <w:bCs/>
        </w:rPr>
        <w:t>.</w:t>
      </w:r>
      <w:r w:rsidR="00592137">
        <w:rPr>
          <w:b w:val="0"/>
          <w:bCs/>
        </w:rPr>
        <w:t xml:space="preserve"> </w:t>
      </w:r>
    </w:p>
    <w:p w14:paraId="6BDED6E4" w14:textId="42D28881" w:rsidR="00CB0820" w:rsidRDefault="0088224F" w:rsidP="00CB0820">
      <w:pPr>
        <w:snapToGrid w:val="0"/>
        <w:spacing w:before="0"/>
        <w:rPr>
          <w:bCs/>
        </w:rPr>
      </w:pPr>
      <w:r w:rsidRPr="00CB0820">
        <w:t>The meeting for the 14</w:t>
      </w:r>
      <w:r w:rsidRPr="00CB0820">
        <w:rPr>
          <w:vertAlign w:val="superscript"/>
        </w:rPr>
        <w:t>th</w:t>
      </w:r>
      <w:r w:rsidRPr="00CB0820">
        <w:t xml:space="preserve"> </w:t>
      </w:r>
      <w:r w:rsidR="00592137" w:rsidRPr="00CB0820">
        <w:t xml:space="preserve">Jan </w:t>
      </w:r>
      <w:r w:rsidR="001B597C">
        <w:t>202</w:t>
      </w:r>
      <w:r w:rsidR="008107B4" w:rsidRPr="008107B4">
        <w:rPr>
          <w:highlight w:val="yellow"/>
        </w:rPr>
        <w:t>2</w:t>
      </w:r>
      <w:r w:rsidR="001B597C">
        <w:t xml:space="preserve"> </w:t>
      </w:r>
      <w:r w:rsidR="00592137" w:rsidRPr="00CB0820">
        <w:t xml:space="preserve">is </w:t>
      </w:r>
      <w:r w:rsidR="001C69D2">
        <w:t>relatively</w:t>
      </w:r>
      <w:r w:rsidR="00592137" w:rsidRPr="00CB0820">
        <w:t xml:space="preserve"> short notice but is </w:t>
      </w:r>
      <w:r w:rsidR="0080576E">
        <w:t xml:space="preserve">timed </w:t>
      </w:r>
      <w:r w:rsidR="00403188" w:rsidRPr="00CB0820">
        <w:t xml:space="preserve">so </w:t>
      </w:r>
      <w:r w:rsidRPr="00CB0820">
        <w:t>we can satisfy several SDO request</w:t>
      </w:r>
      <w:r w:rsidR="00403188" w:rsidRPr="00CB0820">
        <w:t>s</w:t>
      </w:r>
      <w:r w:rsidRPr="00CB0820">
        <w:t xml:space="preserve"> for </w:t>
      </w:r>
      <w:r w:rsidR="00D95CFE">
        <w:t xml:space="preserve">a </w:t>
      </w:r>
      <w:r w:rsidRPr="00CB0820">
        <w:t>presentation o</w:t>
      </w:r>
      <w:r w:rsidR="00403188" w:rsidRPr="00CB0820">
        <w:t>n</w:t>
      </w:r>
      <w:r w:rsidRPr="00CB0820">
        <w:t xml:space="preserve"> TM Forum IG 1253 liaised on 6</w:t>
      </w:r>
      <w:r w:rsidRPr="00CB0820">
        <w:rPr>
          <w:vertAlign w:val="superscript"/>
        </w:rPr>
        <w:t>th</w:t>
      </w:r>
      <w:r w:rsidRPr="00CB0820">
        <w:t xml:space="preserve"> Dec 2021 in our </w:t>
      </w:r>
      <w:r w:rsidR="00403188" w:rsidRPr="00CB0820">
        <w:t>communication</w:t>
      </w:r>
      <w:r w:rsidR="00CB0820" w:rsidRPr="00CB0820">
        <w:t xml:space="preserve"> Title</w:t>
      </w:r>
      <w:r w:rsidR="00CB0820">
        <w:t>:</w:t>
      </w:r>
      <w:r w:rsidR="00CB0820" w:rsidRPr="00CB0820">
        <w:t xml:space="preserve"> </w:t>
      </w:r>
      <w:r w:rsidR="00CB0820" w:rsidRPr="0080576E">
        <w:t>Multi-SDO Autonomous Networks (AN) Formal Liaison, Intent Management documents for information and feedback.</w:t>
      </w:r>
      <w:r w:rsidR="001C69D2">
        <w:t xml:space="preserve"> </w:t>
      </w:r>
      <w:r w:rsidR="0080576E" w:rsidRPr="0080576E">
        <w:t>It will also allow time for questions</w:t>
      </w:r>
      <w:r w:rsidR="0080576E">
        <w:t>,</w:t>
      </w:r>
      <w:r w:rsidR="0080576E" w:rsidRPr="0080576E">
        <w:t xml:space="preserve"> discussion</w:t>
      </w:r>
      <w:r w:rsidR="001C69D2">
        <w:t>,</w:t>
      </w:r>
      <w:r w:rsidR="0080576E" w:rsidRPr="0080576E">
        <w:t xml:space="preserve"> and feedback.</w:t>
      </w:r>
      <w:r w:rsidR="00404540" w:rsidRPr="00404540">
        <w:rPr>
          <w:bCs/>
        </w:rPr>
        <w:t xml:space="preserve"> </w:t>
      </w:r>
      <w:r w:rsidR="00404540">
        <w:rPr>
          <w:bCs/>
        </w:rPr>
        <w:br/>
        <w:t xml:space="preserve">We are proposing this date as it is </w:t>
      </w:r>
      <w:r w:rsidR="001C69D2">
        <w:rPr>
          <w:bCs/>
        </w:rPr>
        <w:t>before</w:t>
      </w:r>
      <w:r w:rsidR="00404540">
        <w:rPr>
          <w:bCs/>
        </w:rPr>
        <w:t xml:space="preserve"> the 3GPP SA5 </w:t>
      </w:r>
      <w:r w:rsidR="00404540" w:rsidRPr="000663B0">
        <w:rPr>
          <w:szCs w:val="24"/>
          <w:lang w:val="en-US"/>
        </w:rPr>
        <w:t>SA5#141</w:t>
      </w:r>
      <w:r w:rsidR="00404540">
        <w:rPr>
          <w:szCs w:val="24"/>
          <w:lang w:val="en-US"/>
        </w:rPr>
        <w:t xml:space="preserve">e </w:t>
      </w:r>
      <w:r w:rsidR="00404540">
        <w:rPr>
          <w:bCs/>
        </w:rPr>
        <w:t>meeting</w:t>
      </w:r>
    </w:p>
    <w:p w14:paraId="07788ECE" w14:textId="77777777" w:rsidR="001C69D2" w:rsidRDefault="001C69D2" w:rsidP="00CB0820">
      <w:pPr>
        <w:snapToGrid w:val="0"/>
        <w:spacing w:before="0"/>
      </w:pPr>
    </w:p>
    <w:p w14:paraId="0CC74CB5" w14:textId="3D40BE8F" w:rsidR="007A683D" w:rsidRPr="00404540" w:rsidRDefault="007A683D" w:rsidP="00CB0820">
      <w:pPr>
        <w:snapToGrid w:val="0"/>
        <w:spacing w:before="0"/>
        <w:rPr>
          <w:b/>
          <w:bCs/>
          <w:highlight w:val="yellow"/>
        </w:rPr>
      </w:pPr>
      <w:r w:rsidRPr="00404540">
        <w:rPr>
          <w:b/>
          <w:bCs/>
          <w:highlight w:val="yellow"/>
        </w:rPr>
        <w:t>Actions</w:t>
      </w:r>
    </w:p>
    <w:p w14:paraId="77DB488A" w14:textId="45025AE1" w:rsidR="007A683D" w:rsidRPr="0080576E" w:rsidRDefault="007A683D" w:rsidP="00CB0820">
      <w:pPr>
        <w:snapToGrid w:val="0"/>
        <w:spacing w:before="0"/>
      </w:pPr>
      <w:r w:rsidRPr="00404540">
        <w:rPr>
          <w:highlight w:val="yellow"/>
        </w:rPr>
        <w:t>It would be helpful if</w:t>
      </w:r>
      <w:r w:rsidR="001C69D2">
        <w:rPr>
          <w:highlight w:val="yellow"/>
        </w:rPr>
        <w:t>,</w:t>
      </w:r>
      <w:r w:rsidRPr="00404540">
        <w:rPr>
          <w:highlight w:val="yellow"/>
        </w:rPr>
        <w:t xml:space="preserve"> </w:t>
      </w:r>
      <w:r w:rsidR="001C69D2">
        <w:rPr>
          <w:highlight w:val="yellow"/>
        </w:rPr>
        <w:t>before</w:t>
      </w:r>
      <w:r w:rsidRPr="00404540">
        <w:rPr>
          <w:highlight w:val="yellow"/>
        </w:rPr>
        <w:t xml:space="preserve"> the </w:t>
      </w:r>
      <w:r w:rsidR="002A1156" w:rsidRPr="00404540">
        <w:rPr>
          <w:highlight w:val="yellow"/>
        </w:rPr>
        <w:t>meeting</w:t>
      </w:r>
      <w:r w:rsidRPr="00404540">
        <w:rPr>
          <w:highlight w:val="yellow"/>
        </w:rPr>
        <w:t xml:space="preserve"> of the 21</w:t>
      </w:r>
      <w:r w:rsidRPr="00404540">
        <w:rPr>
          <w:highlight w:val="yellow"/>
          <w:vertAlign w:val="superscript"/>
        </w:rPr>
        <w:t>st</w:t>
      </w:r>
      <w:r w:rsidRPr="00404540">
        <w:rPr>
          <w:highlight w:val="yellow"/>
        </w:rPr>
        <w:t xml:space="preserve"> February if SDO</w:t>
      </w:r>
      <w:r w:rsidR="00404540" w:rsidRPr="00404540">
        <w:rPr>
          <w:highlight w:val="yellow"/>
        </w:rPr>
        <w:t>s</w:t>
      </w:r>
      <w:r w:rsidRPr="00404540">
        <w:rPr>
          <w:highlight w:val="yellow"/>
        </w:rPr>
        <w:t xml:space="preserve"> </w:t>
      </w:r>
      <w:r w:rsidR="001C69D2">
        <w:rPr>
          <w:highlight w:val="yellow"/>
        </w:rPr>
        <w:t>could</w:t>
      </w:r>
      <w:r w:rsidRPr="00404540">
        <w:rPr>
          <w:highlight w:val="yellow"/>
        </w:rPr>
        <w:t xml:space="preserve"> propos</w:t>
      </w:r>
      <w:r w:rsidR="002A1156" w:rsidRPr="00404540">
        <w:rPr>
          <w:highlight w:val="yellow"/>
        </w:rPr>
        <w:t>e</w:t>
      </w:r>
      <w:r w:rsidRPr="00404540">
        <w:rPr>
          <w:highlight w:val="yellow"/>
        </w:rPr>
        <w:t xml:space="preserve"> </w:t>
      </w:r>
      <w:r w:rsidR="00404540" w:rsidRPr="00404540">
        <w:rPr>
          <w:highlight w:val="yellow"/>
        </w:rPr>
        <w:t xml:space="preserve">presentation </w:t>
      </w:r>
      <w:r w:rsidRPr="00404540">
        <w:rPr>
          <w:highlight w:val="yellow"/>
        </w:rPr>
        <w:t>topic</w:t>
      </w:r>
      <w:r w:rsidR="00404540" w:rsidRPr="00404540">
        <w:rPr>
          <w:highlight w:val="yellow"/>
        </w:rPr>
        <w:t>s</w:t>
      </w:r>
      <w:r w:rsidRPr="00404540">
        <w:rPr>
          <w:highlight w:val="yellow"/>
        </w:rPr>
        <w:t xml:space="preserve"> they would </w:t>
      </w:r>
      <w:r w:rsidR="00404540" w:rsidRPr="00404540">
        <w:rPr>
          <w:highlight w:val="yellow"/>
        </w:rPr>
        <w:t>like</w:t>
      </w:r>
      <w:r w:rsidR="001C69D2">
        <w:rPr>
          <w:highlight w:val="yellow"/>
        </w:rPr>
        <w:t xml:space="preserve"> to</w:t>
      </w:r>
      <w:r w:rsidR="00404540" w:rsidRPr="00404540">
        <w:rPr>
          <w:highlight w:val="yellow"/>
        </w:rPr>
        <w:t xml:space="preserve"> make in the</w:t>
      </w:r>
      <w:r w:rsidR="002A1156" w:rsidRPr="00404540">
        <w:rPr>
          <w:highlight w:val="yellow"/>
        </w:rPr>
        <w:t xml:space="preserve"> open meeting </w:t>
      </w:r>
      <w:r w:rsidR="00404540" w:rsidRPr="00404540">
        <w:rPr>
          <w:highlight w:val="yellow"/>
        </w:rPr>
        <w:t xml:space="preserve">series </w:t>
      </w:r>
      <w:r w:rsidR="002A1156" w:rsidRPr="00404540">
        <w:rPr>
          <w:highlight w:val="yellow"/>
        </w:rPr>
        <w:t>as this will make it easier to progress the agenda scheduling on the call.</w:t>
      </w:r>
    </w:p>
    <w:p w14:paraId="1065897D" w14:textId="6DF02871" w:rsidR="00403188" w:rsidRPr="00180D7C" w:rsidRDefault="00403188" w:rsidP="005A5E74">
      <w:pPr>
        <w:pStyle w:val="Heading2"/>
        <w:numPr>
          <w:ilvl w:val="0"/>
          <w:numId w:val="0"/>
        </w:numPr>
        <w:rPr>
          <w:b w:val="0"/>
          <w:bCs/>
          <w:lang w:val="es-ES"/>
        </w:rPr>
      </w:pPr>
      <w:r w:rsidRPr="00180D7C">
        <w:rPr>
          <w:b w:val="0"/>
          <w:bCs/>
          <w:lang w:val="es-ES"/>
        </w:rPr>
        <w:t>.</w:t>
      </w:r>
    </w:p>
    <w:p w14:paraId="5524C3F1" w14:textId="77777777" w:rsidR="00403188" w:rsidRPr="00180D7C" w:rsidRDefault="00403188" w:rsidP="00403188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180D7C">
        <w:rPr>
          <w:sz w:val="22"/>
          <w:szCs w:val="22"/>
          <w:lang w:val="es-ES"/>
        </w:rPr>
        <w:t>Regards</w:t>
      </w:r>
      <w:proofErr w:type="spellEnd"/>
      <w:r w:rsidRPr="00180D7C">
        <w:rPr>
          <w:sz w:val="22"/>
          <w:szCs w:val="22"/>
          <w:lang w:val="es-ES"/>
        </w:rPr>
        <w:t>,</w:t>
      </w:r>
    </w:p>
    <w:p w14:paraId="7E7DE0D2" w14:textId="77777777" w:rsidR="00403188" w:rsidRPr="00180D7C" w:rsidRDefault="00403188" w:rsidP="0040318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3E26C430" w14:textId="77777777" w:rsidR="00403188" w:rsidRPr="00180D7C" w:rsidRDefault="00403188" w:rsidP="00403188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180D7C">
        <w:rPr>
          <w:sz w:val="22"/>
          <w:szCs w:val="22"/>
          <w:lang w:val="es-ES"/>
        </w:rPr>
        <w:t>Cecilia Ortega Lagos</w:t>
      </w:r>
    </w:p>
    <w:p w14:paraId="70412E7D" w14:textId="77777777" w:rsidR="00403188" w:rsidRPr="00180D7C" w:rsidRDefault="00403188" w:rsidP="00403188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180D7C">
        <w:rPr>
          <w:sz w:val="22"/>
          <w:szCs w:val="22"/>
          <w:lang w:val="es-ES"/>
        </w:rPr>
        <w:t>TM Forum</w:t>
      </w:r>
    </w:p>
    <w:p w14:paraId="2528F057" w14:textId="2CB74218" w:rsidR="00255277" w:rsidRPr="00403188" w:rsidRDefault="00403188" w:rsidP="0040318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  <w:r w:rsidR="00255277">
        <w:br w:type="page"/>
      </w:r>
    </w:p>
    <w:p w14:paraId="6487026F" w14:textId="03768EDE" w:rsidR="005A5E74" w:rsidRDefault="005A5E74" w:rsidP="00404540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  <w:r w:rsidR="00404540">
        <w:t xml:space="preserve"> </w:t>
      </w:r>
      <w:r>
        <w:rPr>
          <w:rFonts w:asciiTheme="minorHAnsi" w:hAnsiTheme="minorHAnsi" w:cstheme="minorBidi"/>
        </w:rPr>
        <w:t xml:space="preserve">Also at </w:t>
      </w:r>
      <w:hyperlink r:id="rId10" w:history="1">
        <w:r>
          <w:rPr>
            <w:rStyle w:val="Hyperlink"/>
            <w:rFonts w:ascii="Segoe UI" w:hAnsi="Segoe UI" w:cs="Segoe UI"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  <w:r w:rsidR="00404540">
        <w:rPr>
          <w:rStyle w:val="Hyperlink"/>
          <w:rFonts w:ascii="Segoe UI" w:hAnsi="Segoe UI" w:cs="Segoe UI"/>
          <w:b w:val="0"/>
          <w:bCs/>
          <w:color w:val="133595"/>
          <w:sz w:val="21"/>
          <w:szCs w:val="21"/>
          <w:shd w:val="clear" w:color="auto" w:fill="F4F5F7"/>
        </w:rPr>
        <w:t xml:space="preserve"> </w:t>
      </w:r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bookmarkStart w:id="4" w:name="_Hlk92803089"/>
    <w:p w14:paraId="1CD38BB6" w14:textId="77777777" w:rsidR="0040382A" w:rsidRDefault="00070DF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r>
        <w:fldChar w:fldCharType="begin"/>
      </w:r>
      <w:r>
        <w:instrText xml:space="preserve"> HYPERLINK "mailto:Anthony.Brand@etsi.org" </w:instrText>
      </w:r>
      <w:r>
        <w:fldChar w:fldCharType="separate"/>
      </w:r>
      <w:r w:rsidR="0040382A">
        <w:rPr>
          <w:rStyle w:val="Hyperlink"/>
          <w:rFonts w:ascii="Segoe UI" w:hAnsi="Segoe UI" w:cs="Segoe UI"/>
          <w:color w:val="133595"/>
          <w:sz w:val="21"/>
          <w:szCs w:val="21"/>
        </w:rPr>
        <w:t>Anthony.Brand@etsi.org</w:t>
      </w:r>
      <w:r>
        <w:rPr>
          <w:rStyle w:val="Hyperlink"/>
          <w:rFonts w:ascii="Segoe UI" w:hAnsi="Segoe UI" w:cs="Segoe UI"/>
          <w:color w:val="133595"/>
          <w:sz w:val="21"/>
          <w:szCs w:val="21"/>
        </w:rPr>
        <w:fldChar w:fldCharType="end"/>
      </w:r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1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1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3FE4D84B" w:rsidR="0040382A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1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3CE3864" w14:textId="0D4C80CC" w:rsidR="007A683D" w:rsidRPr="007A683D" w:rsidRDefault="007A683D" w:rsidP="007A683D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shd w:val="clear" w:color="auto" w:fill="FFFFFF"/>
          <w:lang w:val="de-DE"/>
        </w:rPr>
      </w:pPr>
      <w:r w:rsidRPr="00404540">
        <w:rPr>
          <w:rFonts w:ascii="Segoe UI" w:hAnsi="Segoe UI" w:cs="Segoe UI"/>
          <w:color w:val="172B4D"/>
          <w:sz w:val="21"/>
          <w:szCs w:val="21"/>
          <w:highlight w:val="yellow"/>
          <w:shd w:val="clear" w:color="auto" w:fill="FFFFFF"/>
          <w:lang w:val="de-DE"/>
        </w:rPr>
        <w:t>gerald.goermer@matrixx.com</w:t>
      </w:r>
    </w:p>
    <w:p w14:paraId="5A245032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1DC3918B" w14:textId="1261A508" w:rsidR="00237EF4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237EF4" w:rsidRPr="003F647E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3F647E" w:rsidRDefault="00180D7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Pr="0080576E" w:rsidRDefault="00180D7C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80576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denglingli@chinamobile.com</w:t>
        </w:r>
      </w:hyperlink>
    </w:p>
    <w:p w14:paraId="1048AD26" w14:textId="58C3DEEF" w:rsidR="00237EF4" w:rsidRDefault="00180D7C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80576E" w:rsidRPr="00F553F1">
          <w:rPr>
            <w:rStyle w:val="Hyperlink"/>
            <w:rFonts w:ascii="Segoe UI" w:hAnsi="Segoe UI" w:cs="Segoe UI"/>
            <w:sz w:val="21"/>
            <w:szCs w:val="21"/>
            <w:lang w:val="de-DE"/>
          </w:rPr>
          <w:t>joerg.niemoeller@ericsson.com</w:t>
        </w:r>
      </w:hyperlink>
    </w:p>
    <w:p w14:paraId="0F9987A4" w14:textId="6E6FF1C1" w:rsidR="0080576E" w:rsidRPr="009A4AFC" w:rsidRDefault="007A683D" w:rsidP="007A683D">
      <w:pPr>
        <w:pStyle w:val="NormalWeb"/>
        <w:shd w:val="clear" w:color="auto" w:fill="FFFFFF"/>
        <w:spacing w:before="0" w:beforeAutospacing="0" w:after="60" w:afterAutospacing="0"/>
        <w:rPr>
          <w:rStyle w:val="Strong"/>
        </w:rPr>
      </w:pPr>
      <w:r w:rsidRPr="009A4AFC">
        <w:rPr>
          <w:rStyle w:val="Strong"/>
        </w:rPr>
        <w:t xml:space="preserve">Additions: </w:t>
      </w:r>
      <w:r w:rsidR="00AA56B0" w:rsidRPr="009A4AFC">
        <w:rPr>
          <w:rStyle w:val="Strong"/>
        </w:rPr>
        <w:t>(</w:t>
      </w:r>
      <w:r w:rsidRPr="009A4AFC">
        <w:rPr>
          <w:rStyle w:val="Strong"/>
        </w:rPr>
        <w:t>One off)</w:t>
      </w:r>
    </w:p>
    <w:p w14:paraId="1915A612" w14:textId="77777777" w:rsidR="007A683D" w:rsidRPr="007A683D" w:rsidRDefault="00180D7C" w:rsidP="007A683D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7A683D" w:rsidRPr="00404540">
          <w:rPr>
            <w:rStyle w:val="Hyperlink"/>
            <w:rFonts w:ascii="Segoe UI" w:hAnsi="Segoe UI" w:cs="Segoe UI"/>
            <w:color w:val="133595"/>
            <w:sz w:val="21"/>
            <w:szCs w:val="21"/>
            <w:highlight w:val="yellow"/>
          </w:rPr>
          <w:t>maryse.gardella@nokia.com</w:t>
        </w:r>
      </w:hyperlink>
      <w:r w:rsidR="007A683D" w:rsidRPr="00404540">
        <w:rPr>
          <w:rFonts w:ascii="Segoe UI" w:hAnsi="Segoe UI" w:cs="Segoe UI"/>
          <w:color w:val="172B4D"/>
          <w:sz w:val="21"/>
          <w:szCs w:val="21"/>
          <w:highlight w:val="yellow"/>
        </w:rPr>
        <w:t>;</w:t>
      </w:r>
    </w:p>
    <w:bookmarkEnd w:id="4"/>
    <w:p w14:paraId="4AED9FBB" w14:textId="77777777" w:rsidR="007A683D" w:rsidRPr="007A683D" w:rsidRDefault="007A683D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4240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7DB2E23F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C71551">
              <w:rPr>
                <w:rFonts w:ascii="Segoe UI" w:hAnsi="Segoe UI" w:cs="Segoe UI"/>
                <w:color w:val="172B4D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40CC20F9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  <w:r w:rsidR="00C71551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reschedule</w:t>
            </w:r>
            <w:r w:rsidR="00863CB9">
              <w:rPr>
                <w:rFonts w:ascii="Segoe UI" w:hAnsi="Segoe UI" w:cs="Segoe UI"/>
                <w:color w:val="172B4D"/>
                <w:sz w:val="21"/>
                <w:szCs w:val="21"/>
              </w:rPr>
              <w:t>d to 31</w:t>
            </w:r>
            <w:r w:rsidR="00863CB9" w:rsidRPr="00863CB9">
              <w:rPr>
                <w:rFonts w:ascii="Segoe UI" w:hAnsi="Segoe UI" w:cs="Segoe UI"/>
                <w:color w:val="172B4D"/>
                <w:sz w:val="21"/>
                <w:szCs w:val="21"/>
                <w:vertAlign w:val="superscript"/>
              </w:rPr>
              <w:t>st</w:t>
            </w:r>
            <w:r w:rsidR="00863CB9"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Jan 2022</w:t>
            </w:r>
            <w:r w:rsidR="00C71551">
              <w:rPr>
                <w:rFonts w:ascii="Segoe UI" w:hAnsi="Segoe UI" w:cs="Segoe UI"/>
                <w:color w:val="172B4D"/>
                <w:sz w:val="21"/>
                <w:szCs w:val="21"/>
              </w:rPr>
              <w:t>.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44431E4E" w14:textId="105C9080" w:rsidR="00592137" w:rsidRPr="00D56C0A" w:rsidRDefault="00403188" w:rsidP="00255277">
      <w:pPr>
        <w:pStyle w:val="Heading1"/>
        <w:numPr>
          <w:ilvl w:val="0"/>
          <w:numId w:val="0"/>
        </w:numPr>
      </w:pPr>
      <w:r w:rsidRPr="00D56C0A">
        <w:lastRenderedPageBreak/>
        <w:t xml:space="preserve">Annex C: M-SDO </w:t>
      </w:r>
      <w:r w:rsidR="00BA2173" w:rsidRPr="00D56C0A">
        <w:t xml:space="preserve">Open Meeting </w:t>
      </w:r>
      <w:r w:rsidRPr="00D56C0A">
        <w:t>Agenda and ZOOM details</w:t>
      </w:r>
    </w:p>
    <w:p w14:paraId="4A204861" w14:textId="4A930CBE" w:rsidR="009550F1" w:rsidRPr="00D56C0A" w:rsidRDefault="009550F1" w:rsidP="009550F1">
      <w:r w:rsidRPr="00D56C0A">
        <w:rPr>
          <w:b/>
          <w:bCs/>
        </w:rPr>
        <w:t xml:space="preserve">TM Forum Intent Management interfaces and API </w:t>
      </w:r>
      <w:r w:rsidR="00863CB9">
        <w:rPr>
          <w:b/>
          <w:bCs/>
        </w:rPr>
        <w:t>Presentation</w:t>
      </w:r>
    </w:p>
    <w:p w14:paraId="08A6C744" w14:textId="69407ABE" w:rsidR="00BA2173" w:rsidRDefault="00BA2173" w:rsidP="00BA2173">
      <w:r w:rsidRPr="00D56C0A">
        <w:t>14</w:t>
      </w:r>
      <w:r w:rsidRPr="00D56C0A">
        <w:rPr>
          <w:vertAlign w:val="superscript"/>
        </w:rPr>
        <w:t>th</w:t>
      </w:r>
      <w:r w:rsidRPr="00D56C0A">
        <w:t xml:space="preserve"> January 2022</w:t>
      </w:r>
      <w:r w:rsidR="009550F1" w:rsidRPr="00D56C0A">
        <w:t>,</w:t>
      </w:r>
      <w:r w:rsidRPr="00D56C0A">
        <w:t xml:space="preserve"> 13:00 GMT (90mins) </w:t>
      </w:r>
    </w:p>
    <w:p w14:paraId="69B1A862" w14:textId="115325E2" w:rsidR="00D56C0A" w:rsidRPr="00180D7C" w:rsidRDefault="00D56C0A" w:rsidP="00BA2173">
      <w:pPr>
        <w:rPr>
          <w:lang w:val="fr-FR"/>
        </w:rPr>
      </w:pPr>
      <w:r w:rsidRPr="00180D7C">
        <w:rPr>
          <w:lang w:val="fr-FR"/>
        </w:rPr>
        <w:t xml:space="preserve">Distribution: MSDO </w:t>
      </w:r>
      <w:proofErr w:type="spellStart"/>
      <w:r w:rsidRPr="00180D7C">
        <w:rPr>
          <w:lang w:val="fr-FR"/>
        </w:rPr>
        <w:t>list</w:t>
      </w:r>
      <w:proofErr w:type="spellEnd"/>
      <w:r w:rsidRPr="00180D7C">
        <w:rPr>
          <w:lang w:val="fr-FR"/>
        </w:rPr>
        <w:t xml:space="preserve"> </w:t>
      </w:r>
      <w:r w:rsidRPr="00180D7C">
        <w:rPr>
          <w:u w:val="single"/>
          <w:lang w:val="fr-FR"/>
        </w:rPr>
        <w:t xml:space="preserve">plus participants on ANSDO email </w:t>
      </w:r>
      <w:proofErr w:type="spellStart"/>
      <w:r w:rsidRPr="00180D7C">
        <w:rPr>
          <w:u w:val="single"/>
          <w:lang w:val="fr-FR"/>
        </w:rPr>
        <w:t>list</w:t>
      </w:r>
      <w:proofErr w:type="spellEnd"/>
      <w:r w:rsidR="00D95CFE" w:rsidRPr="00180D7C">
        <w:rPr>
          <w:u w:val="single"/>
          <w:lang w:val="fr-FR"/>
        </w:rPr>
        <w:t>.</w:t>
      </w:r>
      <w:r w:rsidRPr="00180D7C">
        <w:rPr>
          <w:lang w:val="fr-FR"/>
        </w:rPr>
        <w:t xml:space="preserve"> </w:t>
      </w:r>
    </w:p>
    <w:p w14:paraId="0EDFE4D1" w14:textId="44904609" w:rsidR="00865461" w:rsidRPr="00180D7C" w:rsidRDefault="00865461" w:rsidP="0086546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  <w:lang w:val="fr-FR"/>
        </w:rPr>
      </w:pPr>
      <w:r w:rsidRPr="00180D7C">
        <w:rPr>
          <w:b/>
          <w:bCs/>
          <w:sz w:val="22"/>
          <w:szCs w:val="22"/>
          <w:lang w:val="fr-FR"/>
        </w:rPr>
        <w:t>Objectives</w:t>
      </w:r>
    </w:p>
    <w:p w14:paraId="3E59CE2A" w14:textId="773A26C9" w:rsidR="00865461" w:rsidRPr="00AB155A" w:rsidRDefault="00865461" w:rsidP="00865461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Address requests from multiple </w:t>
      </w:r>
      <w:r w:rsidR="001C69D2">
        <w:rPr>
          <w:sz w:val="22"/>
          <w:szCs w:val="22"/>
        </w:rPr>
        <w:t>SDOs</w:t>
      </w:r>
      <w:r w:rsidRPr="00AB155A">
        <w:rPr>
          <w:sz w:val="22"/>
          <w:szCs w:val="22"/>
        </w:rPr>
        <w:t xml:space="preserve"> for presentation on TM Forum Liaison 6</w:t>
      </w:r>
      <w:r w:rsidRPr="00AB155A">
        <w:rPr>
          <w:sz w:val="22"/>
          <w:szCs w:val="22"/>
          <w:vertAlign w:val="superscript"/>
        </w:rPr>
        <w:t>th</w:t>
      </w:r>
      <w:r w:rsidRPr="00AB155A">
        <w:rPr>
          <w:sz w:val="22"/>
          <w:szCs w:val="22"/>
        </w:rPr>
        <w:t xml:space="preserve"> Dec 2022</w:t>
      </w:r>
      <w:r w:rsidR="00D95CFE">
        <w:rPr>
          <w:sz w:val="22"/>
          <w:szCs w:val="22"/>
        </w:rPr>
        <w:t>.</w:t>
      </w:r>
      <w:r w:rsidRPr="00AB155A">
        <w:rPr>
          <w:sz w:val="22"/>
          <w:szCs w:val="22"/>
        </w:rPr>
        <w:t xml:space="preserve"> </w:t>
      </w:r>
    </w:p>
    <w:p w14:paraId="1646E97E" w14:textId="7D7FEA2C" w:rsidR="00865461" w:rsidRPr="00AB155A" w:rsidRDefault="00865461" w:rsidP="00865461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Communicate status of TM Forum Intent work</w:t>
      </w:r>
      <w:r w:rsidR="00D95CFE">
        <w:rPr>
          <w:sz w:val="22"/>
          <w:szCs w:val="22"/>
        </w:rPr>
        <w:t>.</w:t>
      </w:r>
    </w:p>
    <w:p w14:paraId="39783E25" w14:textId="4501162D" w:rsidR="00865461" w:rsidRPr="00AB155A" w:rsidRDefault="00865461" w:rsidP="00865461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Identify opportunities for collaboration Industry Acceleration on </w:t>
      </w:r>
      <w:r w:rsidR="001C69D2">
        <w:rPr>
          <w:sz w:val="22"/>
          <w:szCs w:val="22"/>
        </w:rPr>
        <w:t>Intent-based</w:t>
      </w:r>
      <w:r w:rsidRPr="00AB155A">
        <w:rPr>
          <w:sz w:val="22"/>
          <w:szCs w:val="22"/>
        </w:rPr>
        <w:t xml:space="preserve"> Interfaces, APIs models/ontologies</w:t>
      </w:r>
      <w:r w:rsidR="00D56C0A" w:rsidRPr="00AB155A">
        <w:rPr>
          <w:sz w:val="22"/>
          <w:szCs w:val="22"/>
        </w:rPr>
        <w:t>.</w:t>
      </w:r>
    </w:p>
    <w:p w14:paraId="66A3DA6E" w14:textId="485B445D" w:rsidR="00BA2173" w:rsidRPr="00AB155A" w:rsidRDefault="00BA2173" w:rsidP="00BA2173">
      <w:pPr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>Agenda</w:t>
      </w:r>
    </w:p>
    <w:p w14:paraId="4A72FBF7" w14:textId="7DF91F6A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Permission to record.</w:t>
      </w:r>
      <w:r w:rsidR="009550F1" w:rsidRPr="00AB155A">
        <w:rPr>
          <w:sz w:val="22"/>
          <w:szCs w:val="22"/>
        </w:rPr>
        <w:t xml:space="preserve"> </w:t>
      </w:r>
    </w:p>
    <w:p w14:paraId="273B4211" w14:textId="2F47A62D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Introduction</w:t>
      </w:r>
      <w:r w:rsidR="009550F1" w:rsidRPr="00AB155A">
        <w:rPr>
          <w:sz w:val="22"/>
          <w:szCs w:val="22"/>
        </w:rPr>
        <w:t xml:space="preserve"> (5m</w:t>
      </w:r>
      <w:r w:rsidR="00865461" w:rsidRPr="00AB155A">
        <w:rPr>
          <w:sz w:val="22"/>
          <w:szCs w:val="22"/>
        </w:rPr>
        <w:t>ins</w:t>
      </w:r>
      <w:r w:rsidR="009550F1" w:rsidRPr="00AB155A">
        <w:rPr>
          <w:sz w:val="22"/>
          <w:szCs w:val="22"/>
        </w:rPr>
        <w:t>)</w:t>
      </w:r>
      <w:r w:rsidR="00D95CFE">
        <w:rPr>
          <w:sz w:val="22"/>
          <w:szCs w:val="22"/>
        </w:rPr>
        <w:t>.</w:t>
      </w:r>
    </w:p>
    <w:p w14:paraId="23CAB5A8" w14:textId="3C25A09F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Context of Intent </w:t>
      </w:r>
      <w:r w:rsidR="00FD7AA2">
        <w:rPr>
          <w:sz w:val="22"/>
          <w:szCs w:val="22"/>
        </w:rPr>
        <w:t>M</w:t>
      </w:r>
      <w:r w:rsidRPr="00AB155A">
        <w:rPr>
          <w:sz w:val="22"/>
          <w:szCs w:val="22"/>
        </w:rPr>
        <w:t>anagement Interfaces</w:t>
      </w:r>
      <w:r w:rsidR="00FD7AA2">
        <w:rPr>
          <w:sz w:val="22"/>
          <w:szCs w:val="22"/>
        </w:rPr>
        <w:t xml:space="preserve"> and</w:t>
      </w:r>
      <w:r w:rsidRPr="00AB155A">
        <w:rPr>
          <w:sz w:val="22"/>
          <w:szCs w:val="22"/>
        </w:rPr>
        <w:t xml:space="preserve"> API </w:t>
      </w:r>
      <w:r w:rsidR="00D56C0A" w:rsidRPr="00AB155A">
        <w:rPr>
          <w:sz w:val="22"/>
          <w:szCs w:val="22"/>
        </w:rPr>
        <w:t>-</w:t>
      </w:r>
      <w:r w:rsidRPr="00AB155A">
        <w:rPr>
          <w:sz w:val="22"/>
          <w:szCs w:val="22"/>
        </w:rPr>
        <w:t xml:space="preserve"> Kevin McDonnell (5</w:t>
      </w:r>
      <w:r w:rsidR="00865461" w:rsidRPr="00AB155A">
        <w:rPr>
          <w:sz w:val="22"/>
          <w:szCs w:val="22"/>
        </w:rPr>
        <w:t xml:space="preserve"> mins</w:t>
      </w:r>
      <w:r w:rsidRPr="00AB155A">
        <w:rPr>
          <w:sz w:val="22"/>
          <w:szCs w:val="22"/>
        </w:rPr>
        <w:t>)</w:t>
      </w:r>
      <w:r w:rsidR="00D95CFE">
        <w:rPr>
          <w:sz w:val="22"/>
          <w:szCs w:val="22"/>
        </w:rPr>
        <w:t>.</w:t>
      </w:r>
    </w:p>
    <w:p w14:paraId="475D4FDE" w14:textId="745BFA63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Intent Management Interfaces proposals</w:t>
      </w:r>
      <w:r w:rsidR="00865461" w:rsidRPr="00AB155A">
        <w:rPr>
          <w:sz w:val="22"/>
          <w:szCs w:val="22"/>
        </w:rPr>
        <w:t xml:space="preserve"> (50 mins)</w:t>
      </w:r>
    </w:p>
    <w:p w14:paraId="7E63D69D" w14:textId="0EA56B21" w:rsidR="00BA2173" w:rsidRPr="00AB155A" w:rsidRDefault="00BA2173" w:rsidP="00BA2173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IG1253 Intent Management Architecture</w:t>
      </w:r>
      <w:r w:rsidR="009550F1" w:rsidRPr="00AB155A">
        <w:rPr>
          <w:sz w:val="22"/>
          <w:szCs w:val="22"/>
        </w:rPr>
        <w:t>,</w:t>
      </w:r>
      <w:r w:rsidRPr="00AB155A">
        <w:rPr>
          <w:sz w:val="22"/>
          <w:szCs w:val="22"/>
        </w:rPr>
        <w:t xml:space="preserve"> models</w:t>
      </w:r>
      <w:r w:rsidR="009550F1" w:rsidRPr="00AB155A">
        <w:rPr>
          <w:sz w:val="22"/>
          <w:szCs w:val="22"/>
        </w:rPr>
        <w:t>/</w:t>
      </w:r>
      <w:r w:rsidR="00D95CFE" w:rsidRPr="00AB155A">
        <w:rPr>
          <w:sz w:val="22"/>
          <w:szCs w:val="22"/>
        </w:rPr>
        <w:t>ontologies,</w:t>
      </w:r>
      <w:r w:rsidRPr="00AB155A">
        <w:rPr>
          <w:sz w:val="22"/>
          <w:szCs w:val="22"/>
        </w:rPr>
        <w:t xml:space="preserve"> and interfaces </w:t>
      </w:r>
      <w:r w:rsidR="00D56C0A" w:rsidRPr="00AB155A">
        <w:rPr>
          <w:sz w:val="22"/>
          <w:szCs w:val="22"/>
        </w:rPr>
        <w:t xml:space="preserve">- </w:t>
      </w:r>
      <w:r w:rsidRPr="00AB155A">
        <w:rPr>
          <w:sz w:val="22"/>
          <w:szCs w:val="22"/>
        </w:rPr>
        <w:t xml:space="preserve">Joerg </w:t>
      </w:r>
      <w:proofErr w:type="spellStart"/>
      <w:r w:rsidRPr="00AB155A">
        <w:rPr>
          <w:sz w:val="22"/>
          <w:szCs w:val="22"/>
        </w:rPr>
        <w:t>Ni</w:t>
      </w:r>
      <w:r w:rsidR="009550F1" w:rsidRPr="00AB155A">
        <w:rPr>
          <w:sz w:val="22"/>
          <w:szCs w:val="22"/>
        </w:rPr>
        <w:t>e</w:t>
      </w:r>
      <w:r w:rsidRPr="00AB155A">
        <w:rPr>
          <w:sz w:val="22"/>
          <w:szCs w:val="22"/>
        </w:rPr>
        <w:t>m</w:t>
      </w:r>
      <w:r w:rsidR="00865461" w:rsidRPr="00AB155A">
        <w:rPr>
          <w:sz w:val="22"/>
          <w:szCs w:val="22"/>
        </w:rPr>
        <w:t>oe</w:t>
      </w:r>
      <w:r w:rsidRPr="00AB155A">
        <w:rPr>
          <w:sz w:val="22"/>
          <w:szCs w:val="22"/>
        </w:rPr>
        <w:t>ller</w:t>
      </w:r>
      <w:proofErr w:type="spellEnd"/>
      <w:r w:rsidRPr="00AB155A">
        <w:rPr>
          <w:sz w:val="22"/>
          <w:szCs w:val="22"/>
        </w:rPr>
        <w:t xml:space="preserve"> </w:t>
      </w:r>
    </w:p>
    <w:p w14:paraId="0CEA03EA" w14:textId="0766728E" w:rsidR="00BA2173" w:rsidRPr="00D95CFE" w:rsidRDefault="00BA2173" w:rsidP="00BA2173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  <w:lang w:val="de-DE"/>
        </w:rPr>
      </w:pPr>
      <w:r w:rsidRPr="00D95CFE">
        <w:rPr>
          <w:sz w:val="22"/>
          <w:szCs w:val="22"/>
          <w:lang w:val="de-DE"/>
        </w:rPr>
        <w:t xml:space="preserve">TMF </w:t>
      </w:r>
      <w:r w:rsidR="00D56C0A" w:rsidRPr="00D95CFE">
        <w:rPr>
          <w:sz w:val="22"/>
          <w:szCs w:val="22"/>
          <w:lang w:val="de-DE"/>
        </w:rPr>
        <w:t>7</w:t>
      </w:r>
      <w:r w:rsidR="00865461" w:rsidRPr="00D95CFE">
        <w:rPr>
          <w:sz w:val="22"/>
          <w:szCs w:val="22"/>
          <w:lang w:val="de-DE"/>
        </w:rPr>
        <w:t>21 Int</w:t>
      </w:r>
      <w:r w:rsidR="00D56C0A" w:rsidRPr="00D95CFE">
        <w:rPr>
          <w:sz w:val="22"/>
          <w:szCs w:val="22"/>
          <w:lang w:val="de-DE"/>
        </w:rPr>
        <w:t>en</w:t>
      </w:r>
      <w:r w:rsidR="00865461" w:rsidRPr="00D95CFE">
        <w:rPr>
          <w:sz w:val="22"/>
          <w:szCs w:val="22"/>
          <w:lang w:val="de-DE"/>
        </w:rPr>
        <w:t xml:space="preserve">t API </w:t>
      </w:r>
      <w:r w:rsidR="00D56C0A" w:rsidRPr="00D95CFE">
        <w:rPr>
          <w:sz w:val="22"/>
          <w:szCs w:val="22"/>
          <w:lang w:val="de-DE"/>
        </w:rPr>
        <w:t>-- Kevin McDonnell</w:t>
      </w:r>
      <w:r w:rsidR="00D95CFE" w:rsidRPr="00D95CFE">
        <w:rPr>
          <w:sz w:val="22"/>
          <w:szCs w:val="22"/>
          <w:lang w:val="de-DE"/>
        </w:rPr>
        <w:t>.</w:t>
      </w:r>
    </w:p>
    <w:p w14:paraId="7F9CA5E4" w14:textId="7B0B9BD7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 xml:space="preserve">Open </w:t>
      </w:r>
      <w:r w:rsidR="009550F1" w:rsidRPr="00AB155A">
        <w:rPr>
          <w:sz w:val="22"/>
          <w:szCs w:val="22"/>
        </w:rPr>
        <w:t>discussion</w:t>
      </w:r>
      <w:r w:rsidR="00865461" w:rsidRPr="00AB155A">
        <w:rPr>
          <w:sz w:val="22"/>
          <w:szCs w:val="22"/>
        </w:rPr>
        <w:t>,</w:t>
      </w:r>
      <w:r w:rsidR="00D56C0A" w:rsidRPr="00AB155A">
        <w:rPr>
          <w:sz w:val="22"/>
          <w:szCs w:val="22"/>
        </w:rPr>
        <w:t xml:space="preserve"> feedback,</w:t>
      </w:r>
      <w:r w:rsidR="009550F1" w:rsidRPr="00AB155A">
        <w:rPr>
          <w:sz w:val="22"/>
          <w:szCs w:val="22"/>
        </w:rPr>
        <w:t xml:space="preserve"> </w:t>
      </w:r>
      <w:r w:rsidR="00865461" w:rsidRPr="00AB155A">
        <w:rPr>
          <w:sz w:val="22"/>
          <w:szCs w:val="22"/>
        </w:rPr>
        <w:t xml:space="preserve">and next steps </w:t>
      </w:r>
      <w:r w:rsidR="009550F1" w:rsidRPr="00AB155A">
        <w:rPr>
          <w:sz w:val="22"/>
          <w:szCs w:val="22"/>
        </w:rPr>
        <w:t>(30</w:t>
      </w:r>
      <w:r w:rsidR="00865461" w:rsidRPr="00AB155A">
        <w:rPr>
          <w:sz w:val="22"/>
          <w:szCs w:val="22"/>
        </w:rPr>
        <w:t xml:space="preserve"> mins</w:t>
      </w:r>
      <w:r w:rsidR="009550F1" w:rsidRPr="00AB155A">
        <w:rPr>
          <w:sz w:val="22"/>
          <w:szCs w:val="22"/>
        </w:rPr>
        <w:t>)</w:t>
      </w:r>
      <w:r w:rsidR="00D95CFE">
        <w:rPr>
          <w:sz w:val="22"/>
          <w:szCs w:val="22"/>
        </w:rPr>
        <w:t>.</w:t>
      </w:r>
    </w:p>
    <w:p w14:paraId="34CD9D8A" w14:textId="4F2185F5" w:rsidR="00D95CFE" w:rsidRDefault="00D95CFE" w:rsidP="009550F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</w:t>
      </w:r>
      <w:proofErr w:type="spellStart"/>
      <w:r>
        <w:rPr>
          <w:b/>
          <w:bCs/>
          <w:sz w:val="22"/>
          <w:szCs w:val="22"/>
        </w:rPr>
        <w:t>ics</w:t>
      </w:r>
      <w:proofErr w:type="spellEnd"/>
    </w:p>
    <w:p w14:paraId="541CE524" w14:textId="086ED6F7" w:rsidR="00D95CFE" w:rsidRDefault="00946D07" w:rsidP="009550F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object w:dxaOrig="1473" w:dyaOrig="972" w14:anchorId="1F397A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9.5pt;mso-width-percent:0;mso-height-percent:0;mso-width-percent:0;mso-height-percent:0" o:ole="">
            <v:imagedata r:id="rId40" o:title=""/>
          </v:shape>
          <o:OLEObject Type="Embed" ProgID="Package" ShapeID="_x0000_i1025" DrawAspect="Icon" ObjectID="_1703573955" r:id="rId41"/>
        </w:object>
      </w:r>
    </w:p>
    <w:p w14:paraId="35981BF9" w14:textId="5F860DD5" w:rsidR="009550F1" w:rsidRPr="00AB155A" w:rsidRDefault="009550F1" w:rsidP="009550F1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 xml:space="preserve">Bridge Logistics </w:t>
      </w:r>
    </w:p>
    <w:p w14:paraId="24C0AD31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Join Zoom Meeting </w:t>
      </w:r>
      <w:r w:rsidRPr="00AB155A">
        <w:rPr>
          <w:sz w:val="22"/>
          <w:szCs w:val="22"/>
        </w:rPr>
        <w:br/>
      </w:r>
      <w:hyperlink r:id="rId42" w:history="1">
        <w:r w:rsidRPr="00AB155A">
          <w:rPr>
            <w:rStyle w:val="Hyperlink"/>
            <w:sz w:val="22"/>
            <w:szCs w:val="22"/>
          </w:rPr>
          <w:t>https://us02web.zoom.us/j/88481131917?pwd=ZjMwRkNYTWhUM0xocDdJRXNWUjZOUT09</w:t>
        </w:r>
      </w:hyperlink>
      <w:r w:rsidRPr="00AB155A">
        <w:rPr>
          <w:sz w:val="22"/>
          <w:szCs w:val="22"/>
        </w:rPr>
        <w:t xml:space="preserve"> </w:t>
      </w:r>
    </w:p>
    <w:p w14:paraId="0EC0F391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Meeting ID: 884 8113 1917 </w:t>
      </w:r>
      <w:r w:rsidRPr="00AB155A">
        <w:rPr>
          <w:sz w:val="22"/>
          <w:szCs w:val="22"/>
        </w:rPr>
        <w:br/>
        <w:t xml:space="preserve">Passcode: 738254 </w:t>
      </w:r>
      <w:r w:rsidRPr="00AB155A">
        <w:rPr>
          <w:sz w:val="22"/>
          <w:szCs w:val="22"/>
        </w:rPr>
        <w:br/>
        <w:t xml:space="preserve">One tap mobile </w:t>
      </w:r>
      <w:r w:rsidRPr="00AB155A">
        <w:rPr>
          <w:sz w:val="22"/>
          <w:szCs w:val="22"/>
        </w:rPr>
        <w:br/>
        <w:t xml:space="preserve">+442080806591,,88481131917# United Kingdom </w:t>
      </w:r>
      <w:r w:rsidRPr="00AB155A">
        <w:rPr>
          <w:sz w:val="22"/>
          <w:szCs w:val="22"/>
        </w:rPr>
        <w:br/>
        <w:t xml:space="preserve">+442080806592,,88481131917# United Kingdom </w:t>
      </w:r>
    </w:p>
    <w:p w14:paraId="1B4CAF16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Dial by your location </w:t>
      </w:r>
      <w:r w:rsidRPr="00AB155A">
        <w:rPr>
          <w:sz w:val="22"/>
          <w:szCs w:val="22"/>
        </w:rPr>
        <w:br/>
        <w:t xml:space="preserve">        +44 208 080 6591 United Kingdom </w:t>
      </w:r>
      <w:r w:rsidRPr="00AB155A">
        <w:rPr>
          <w:sz w:val="22"/>
          <w:szCs w:val="22"/>
        </w:rPr>
        <w:br/>
        <w:t xml:space="preserve">        +44 208 080 6592 United Kingdom </w:t>
      </w:r>
      <w:r w:rsidRPr="00AB155A">
        <w:rPr>
          <w:sz w:val="22"/>
          <w:szCs w:val="22"/>
        </w:rPr>
        <w:br/>
        <w:t xml:space="preserve">        +44 330 088 5830 United Kingdom </w:t>
      </w:r>
      <w:r w:rsidRPr="00AB155A">
        <w:rPr>
          <w:sz w:val="22"/>
          <w:szCs w:val="22"/>
        </w:rPr>
        <w:br/>
        <w:t xml:space="preserve">        +44 131 460 1196 United Kingdom </w:t>
      </w:r>
      <w:r w:rsidRPr="00AB155A">
        <w:rPr>
          <w:sz w:val="22"/>
          <w:szCs w:val="22"/>
        </w:rPr>
        <w:br/>
        <w:t xml:space="preserve">        +44 203 481 5237 United Kingdom </w:t>
      </w:r>
      <w:r w:rsidRPr="00AB155A">
        <w:rPr>
          <w:sz w:val="22"/>
          <w:szCs w:val="22"/>
        </w:rPr>
        <w:br/>
        <w:t xml:space="preserve">        +44 203 481 5240 United Kingdom </w:t>
      </w:r>
      <w:r w:rsidRPr="00AB155A">
        <w:rPr>
          <w:sz w:val="22"/>
          <w:szCs w:val="22"/>
        </w:rPr>
        <w:br/>
        <w:t xml:space="preserve">        +44 203 901 7895 United Kingdom </w:t>
      </w:r>
      <w:r w:rsidRPr="00AB155A">
        <w:rPr>
          <w:sz w:val="22"/>
          <w:szCs w:val="22"/>
        </w:rPr>
        <w:br/>
        <w:t xml:space="preserve">        +1 346 248 7799 US (Houston) </w:t>
      </w:r>
      <w:r w:rsidRPr="00AB155A">
        <w:rPr>
          <w:sz w:val="22"/>
          <w:szCs w:val="22"/>
        </w:rPr>
        <w:br/>
        <w:t xml:space="preserve">        +1 669 900 6833 US (San Jose) </w:t>
      </w:r>
      <w:r w:rsidRPr="00AB155A">
        <w:rPr>
          <w:sz w:val="22"/>
          <w:szCs w:val="22"/>
        </w:rPr>
        <w:br/>
        <w:t xml:space="preserve">        +1 929 436 2866 US (New York) </w:t>
      </w:r>
      <w:r w:rsidRPr="00AB155A">
        <w:rPr>
          <w:sz w:val="22"/>
          <w:szCs w:val="22"/>
        </w:rPr>
        <w:br/>
        <w:t xml:space="preserve">        +1 253 215 8782 US (Tacoma) </w:t>
      </w:r>
      <w:r w:rsidRPr="00AB155A">
        <w:rPr>
          <w:sz w:val="22"/>
          <w:szCs w:val="22"/>
        </w:rPr>
        <w:br/>
        <w:t xml:space="preserve">        +1 301 715 8592 US (Washington DC) </w:t>
      </w:r>
      <w:r w:rsidRPr="00AB155A">
        <w:rPr>
          <w:sz w:val="22"/>
          <w:szCs w:val="22"/>
        </w:rPr>
        <w:br/>
        <w:t xml:space="preserve">        +1 312 626 6799 US (Chicago) </w:t>
      </w:r>
      <w:r w:rsidRPr="00AB155A">
        <w:rPr>
          <w:sz w:val="22"/>
          <w:szCs w:val="22"/>
        </w:rPr>
        <w:br/>
        <w:t xml:space="preserve">Meeting ID: 884 8113 1917 </w:t>
      </w:r>
      <w:r w:rsidRPr="00AB155A">
        <w:rPr>
          <w:sz w:val="22"/>
          <w:szCs w:val="22"/>
        </w:rPr>
        <w:br/>
        <w:t xml:space="preserve">Find your local number: </w:t>
      </w:r>
      <w:hyperlink r:id="rId43" w:history="1">
        <w:r w:rsidRPr="00AB155A">
          <w:rPr>
            <w:rStyle w:val="Hyperlink"/>
            <w:sz w:val="22"/>
            <w:szCs w:val="22"/>
          </w:rPr>
          <w:t>https://us02web.zoom.us/u/kc2fk8pX7x</w:t>
        </w:r>
      </w:hyperlink>
      <w:r w:rsidRPr="00AB155A">
        <w:rPr>
          <w:sz w:val="22"/>
          <w:szCs w:val="22"/>
        </w:rPr>
        <w:t xml:space="preserve"> </w:t>
      </w:r>
    </w:p>
    <w:p w14:paraId="67E59550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lastRenderedPageBreak/>
        <w:t xml:space="preserve">Join by SIP </w:t>
      </w:r>
      <w:r w:rsidRPr="00AB155A">
        <w:rPr>
          <w:sz w:val="22"/>
          <w:szCs w:val="22"/>
        </w:rPr>
        <w:br/>
      </w:r>
      <w:hyperlink r:id="rId44" w:history="1">
        <w:r w:rsidRPr="00AB155A">
          <w:rPr>
            <w:rStyle w:val="Hyperlink"/>
            <w:sz w:val="22"/>
            <w:szCs w:val="22"/>
          </w:rPr>
          <w:t>88481131917@zoomcrc.com</w:t>
        </w:r>
      </w:hyperlink>
      <w:r w:rsidRPr="00AB155A">
        <w:rPr>
          <w:sz w:val="22"/>
          <w:szCs w:val="22"/>
        </w:rPr>
        <w:t xml:space="preserve"> </w:t>
      </w:r>
    </w:p>
    <w:p w14:paraId="6D9E1259" w14:textId="77777777" w:rsidR="009550F1" w:rsidRPr="00AB155A" w:rsidRDefault="009550F1" w:rsidP="009550F1">
      <w:pPr>
        <w:pStyle w:val="NormalWeb"/>
        <w:rPr>
          <w:sz w:val="22"/>
          <w:szCs w:val="22"/>
        </w:rPr>
      </w:pPr>
      <w:r w:rsidRPr="00AB155A">
        <w:rPr>
          <w:sz w:val="22"/>
          <w:szCs w:val="22"/>
        </w:rPr>
        <w:t xml:space="preserve">Join by H.323 </w:t>
      </w:r>
      <w:r w:rsidRPr="00AB155A">
        <w:rPr>
          <w:sz w:val="22"/>
          <w:szCs w:val="22"/>
        </w:rPr>
        <w:br/>
        <w:t xml:space="preserve">162.255.37.11 (US West) </w:t>
      </w:r>
      <w:r w:rsidRPr="00AB155A">
        <w:rPr>
          <w:sz w:val="22"/>
          <w:szCs w:val="22"/>
        </w:rPr>
        <w:br/>
        <w:t xml:space="preserve">162.255.36.11 (US East) </w:t>
      </w:r>
      <w:r w:rsidRPr="00AB155A">
        <w:rPr>
          <w:sz w:val="22"/>
          <w:szCs w:val="22"/>
        </w:rPr>
        <w:br/>
        <w:t xml:space="preserve">221.122.88.195 (China) </w:t>
      </w:r>
      <w:r w:rsidRPr="00AB155A">
        <w:rPr>
          <w:sz w:val="22"/>
          <w:szCs w:val="22"/>
        </w:rPr>
        <w:br/>
        <w:t xml:space="preserve">115.114.131.7 (India Mumbai) </w:t>
      </w:r>
      <w:r w:rsidRPr="00AB155A">
        <w:rPr>
          <w:sz w:val="22"/>
          <w:szCs w:val="22"/>
        </w:rPr>
        <w:br/>
        <w:t xml:space="preserve">115.114.115.7 (India Hyderabad) </w:t>
      </w:r>
      <w:r w:rsidRPr="00AB155A">
        <w:rPr>
          <w:sz w:val="22"/>
          <w:szCs w:val="22"/>
        </w:rPr>
        <w:br/>
        <w:t xml:space="preserve">213.19.144.110 (Amsterdam Netherlands) </w:t>
      </w:r>
      <w:r w:rsidRPr="00AB155A">
        <w:rPr>
          <w:sz w:val="22"/>
          <w:szCs w:val="22"/>
        </w:rPr>
        <w:br/>
        <w:t xml:space="preserve">213.244.140.110 (Germany) </w:t>
      </w:r>
      <w:r w:rsidRPr="00AB155A">
        <w:rPr>
          <w:sz w:val="22"/>
          <w:szCs w:val="22"/>
        </w:rPr>
        <w:br/>
        <w:t xml:space="preserve">103.122.166.55 (Australia Sydney) </w:t>
      </w:r>
      <w:r w:rsidRPr="00AB155A">
        <w:rPr>
          <w:sz w:val="22"/>
          <w:szCs w:val="22"/>
        </w:rPr>
        <w:br/>
        <w:t xml:space="preserve">103.122.167.55 (Australia Melbourne) </w:t>
      </w:r>
      <w:r w:rsidRPr="00AB155A">
        <w:rPr>
          <w:sz w:val="22"/>
          <w:szCs w:val="22"/>
        </w:rPr>
        <w:br/>
        <w:t xml:space="preserve">209.9.211.110 (Hong Kong SAR) </w:t>
      </w:r>
      <w:r w:rsidRPr="00AB155A">
        <w:rPr>
          <w:sz w:val="22"/>
          <w:szCs w:val="22"/>
        </w:rPr>
        <w:br/>
        <w:t xml:space="preserve">64.211.144.160 (Brazil) </w:t>
      </w:r>
      <w:r w:rsidRPr="00AB155A">
        <w:rPr>
          <w:sz w:val="22"/>
          <w:szCs w:val="22"/>
        </w:rPr>
        <w:br/>
        <w:t xml:space="preserve">69.174.57.160 (Canada Toronto) </w:t>
      </w:r>
      <w:r w:rsidRPr="00AB155A">
        <w:rPr>
          <w:sz w:val="22"/>
          <w:szCs w:val="22"/>
        </w:rPr>
        <w:br/>
        <w:t xml:space="preserve">65.39.152.160 (Canada Vancouver) </w:t>
      </w:r>
      <w:r w:rsidRPr="00AB155A">
        <w:rPr>
          <w:sz w:val="22"/>
          <w:szCs w:val="22"/>
        </w:rPr>
        <w:br/>
        <w:t xml:space="preserve">207.226.132.110 (Japan Tokyo) </w:t>
      </w:r>
      <w:r w:rsidRPr="00AB155A">
        <w:rPr>
          <w:sz w:val="22"/>
          <w:szCs w:val="22"/>
        </w:rPr>
        <w:br/>
        <w:t xml:space="preserve">149.137.24.110 (Japan Osaka) </w:t>
      </w:r>
      <w:r w:rsidRPr="00AB155A">
        <w:rPr>
          <w:sz w:val="22"/>
          <w:szCs w:val="22"/>
        </w:rPr>
        <w:br/>
        <w:t xml:space="preserve">Meeting ID: 884 8113 1917 </w:t>
      </w:r>
      <w:r w:rsidRPr="00AB155A">
        <w:rPr>
          <w:sz w:val="22"/>
          <w:szCs w:val="22"/>
        </w:rPr>
        <w:br/>
        <w:t xml:space="preserve">Passcode: 738254 </w:t>
      </w:r>
    </w:p>
    <w:p w14:paraId="123EAC42" w14:textId="09631BFF" w:rsidR="00BA2173" w:rsidRDefault="00BA217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7D8E2ABD" w14:textId="3E174A17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</w:t>
      </w:r>
      <w:r w:rsidR="00592137">
        <w:t>D</w:t>
      </w:r>
      <w:r>
        <w:t>: M-SDO Formal meeting</w:t>
      </w:r>
      <w:r w:rsidR="00403188">
        <w:t>#   Agenda and ZOOM details</w:t>
      </w:r>
    </w:p>
    <w:p w14:paraId="3D1A8CA9" w14:textId="69C80613" w:rsidR="00D56C0A" w:rsidRDefault="00D56C0A" w:rsidP="00D56C0A">
      <w:r>
        <w:t>31</w:t>
      </w:r>
      <w:r w:rsidRPr="00D56C0A">
        <w:rPr>
          <w:vertAlign w:val="superscript"/>
        </w:rPr>
        <w:t>st</w:t>
      </w:r>
      <w:r>
        <w:t xml:space="preserve"> </w:t>
      </w:r>
      <w:r w:rsidRPr="00D56C0A">
        <w:t>January 2022, 13:00 GMT (</w:t>
      </w:r>
      <w:r>
        <w:t>6</w:t>
      </w:r>
      <w:r w:rsidRPr="00D56C0A">
        <w:t xml:space="preserve">0mins) </w:t>
      </w:r>
    </w:p>
    <w:p w14:paraId="225417AD" w14:textId="77777777" w:rsidR="00592137" w:rsidRPr="00AB155A" w:rsidRDefault="00592137" w:rsidP="00592137">
      <w:pPr>
        <w:pStyle w:val="Heading2"/>
        <w:numPr>
          <w:ilvl w:val="0"/>
          <w:numId w:val="0"/>
        </w:numPr>
        <w:rPr>
          <w:sz w:val="22"/>
          <w:szCs w:val="22"/>
        </w:rPr>
      </w:pPr>
      <w:r w:rsidRPr="00AB155A">
        <w:rPr>
          <w:sz w:val="22"/>
          <w:szCs w:val="22"/>
        </w:rPr>
        <w:t xml:space="preserve">Agenda </w:t>
      </w:r>
    </w:p>
    <w:p w14:paraId="0F1D15B4" w14:textId="77777777" w:rsidR="00592137" w:rsidRPr="00AB155A" w:rsidRDefault="00592137" w:rsidP="00592137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 w:rsidRPr="00AB155A">
        <w:rPr>
          <w:sz w:val="22"/>
          <w:szCs w:val="22"/>
          <w:lang w:val="en-GB"/>
        </w:rPr>
        <w:t>The following draft agenda items have been proposed:</w:t>
      </w:r>
    </w:p>
    <w:p w14:paraId="7E5EEBE0" w14:textId="77777777" w:rsidR="00BA2173" w:rsidRPr="00AB155A" w:rsidRDefault="00BA2173" w:rsidP="00BA2173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Permission to record.</w:t>
      </w:r>
    </w:p>
    <w:p w14:paraId="69D6434D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Introduction</w:t>
      </w:r>
    </w:p>
    <w:p w14:paraId="586E4398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Agenda review and location of input contributions.</w:t>
      </w:r>
    </w:p>
    <w:p w14:paraId="19240459" w14:textId="77777777" w:rsidR="00592137" w:rsidRPr="00AB155A" w:rsidRDefault="00592137" w:rsidP="00592137">
      <w:pPr>
        <w:pStyle w:val="ListParagraph"/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AB155A">
        <w:rPr>
          <w:sz w:val="22"/>
          <w:szCs w:val="22"/>
        </w:rPr>
        <w:t>Move to a structured information exchanges mechanism</w:t>
      </w:r>
    </w:p>
    <w:p w14:paraId="15C793EA" w14:textId="77777777" w:rsidR="00592137" w:rsidRPr="00AB155A" w:rsidRDefault="00592137" w:rsidP="00592137">
      <w:pPr>
        <w:pStyle w:val="ListParagraph"/>
        <w:numPr>
          <w:ilvl w:val="1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AB155A">
        <w:rPr>
          <w:sz w:val="22"/>
          <w:szCs w:val="22"/>
        </w:rPr>
        <w:t>Meeting structure proposal</w:t>
      </w:r>
    </w:p>
    <w:p w14:paraId="248239B9" w14:textId="70EC42DE" w:rsidR="00592137" w:rsidRDefault="00592137" w:rsidP="00592137">
      <w:pPr>
        <w:pStyle w:val="ListParagraph"/>
        <w:numPr>
          <w:ilvl w:val="1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AB155A">
        <w:rPr>
          <w:sz w:val="22"/>
          <w:szCs w:val="22"/>
        </w:rPr>
        <w:t xml:space="preserve">Scheduling review topics </w:t>
      </w:r>
    </w:p>
    <w:p w14:paraId="32CE2B5F" w14:textId="23D09663" w:rsidR="007A683D" w:rsidRPr="007A683D" w:rsidRDefault="007A683D" w:rsidP="007A683D">
      <w:pPr>
        <w:pStyle w:val="ListParagraph"/>
        <w:numPr>
          <w:ilvl w:val="0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  <w:highlight w:val="yellow"/>
        </w:rPr>
      </w:pPr>
      <w:r w:rsidRPr="007A683D">
        <w:rPr>
          <w:sz w:val="22"/>
          <w:szCs w:val="22"/>
          <w:highlight w:val="yellow"/>
        </w:rPr>
        <w:t>Candidate</w:t>
      </w:r>
      <w:r w:rsidR="00404540">
        <w:rPr>
          <w:sz w:val="22"/>
          <w:szCs w:val="22"/>
          <w:highlight w:val="yellow"/>
        </w:rPr>
        <w:t xml:space="preserve"> SDO presentation </w:t>
      </w:r>
      <w:r w:rsidRPr="007A683D">
        <w:rPr>
          <w:sz w:val="22"/>
          <w:szCs w:val="22"/>
          <w:highlight w:val="yellow"/>
        </w:rPr>
        <w:t xml:space="preserve">topics for open meetings </w:t>
      </w:r>
    </w:p>
    <w:p w14:paraId="67C3DCCE" w14:textId="4BAE737E" w:rsidR="007A683D" w:rsidRPr="007A683D" w:rsidRDefault="007A683D" w:rsidP="007A683D">
      <w:pPr>
        <w:pStyle w:val="ListParagraph"/>
        <w:numPr>
          <w:ilvl w:val="1"/>
          <w:numId w:val="28"/>
        </w:numPr>
        <w:shd w:val="clear" w:color="auto" w:fill="FFFFFF"/>
        <w:spacing w:before="100" w:beforeAutospacing="1" w:after="100" w:afterAutospacing="1"/>
        <w:rPr>
          <w:sz w:val="22"/>
          <w:szCs w:val="22"/>
          <w:highlight w:val="yellow"/>
        </w:rPr>
      </w:pPr>
      <w:r w:rsidRPr="007A683D">
        <w:rPr>
          <w:sz w:val="22"/>
          <w:szCs w:val="22"/>
          <w:highlight w:val="yellow"/>
        </w:rPr>
        <w:t>SDO proposals</w:t>
      </w:r>
    </w:p>
    <w:p w14:paraId="7780E5D6" w14:textId="77777777" w:rsidR="006C4524" w:rsidRDefault="00A23BA4" w:rsidP="007A683D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Work</w:t>
      </w:r>
      <w:r w:rsidR="006C4524">
        <w:rPr>
          <w:sz w:val="22"/>
          <w:szCs w:val="22"/>
          <w:highlight w:val="yellow"/>
        </w:rPr>
        <w:t xml:space="preserve"> </w:t>
      </w:r>
      <w:r>
        <w:rPr>
          <w:sz w:val="22"/>
          <w:szCs w:val="22"/>
          <w:highlight w:val="yellow"/>
        </w:rPr>
        <w:t>packages</w:t>
      </w:r>
    </w:p>
    <w:p w14:paraId="2F49B2D6" w14:textId="212F049C" w:rsidR="007A683D" w:rsidRPr="006C4524" w:rsidRDefault="007A683D" w:rsidP="000E15BE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  <w:highlight w:val="yellow"/>
        </w:rPr>
      </w:pPr>
      <w:r w:rsidRPr="006C4524">
        <w:rPr>
          <w:sz w:val="22"/>
          <w:szCs w:val="22"/>
          <w:highlight w:val="yellow"/>
        </w:rPr>
        <w:t xml:space="preserve">White Paper proposal based on topics table </w:t>
      </w:r>
      <w:r w:rsidR="006C4524" w:rsidRPr="006C4524">
        <w:rPr>
          <w:sz w:val="22"/>
          <w:szCs w:val="22"/>
          <w:highlight w:val="yellow"/>
        </w:rPr>
        <w:t xml:space="preserve"> </w:t>
      </w:r>
      <w:r w:rsidRPr="006C4524">
        <w:rPr>
          <w:sz w:val="22"/>
          <w:szCs w:val="22"/>
          <w:highlight w:val="yellow"/>
        </w:rPr>
        <w:t>content and publications</w:t>
      </w:r>
    </w:p>
    <w:p w14:paraId="49981CE6" w14:textId="64CDD55C" w:rsidR="00A23BA4" w:rsidRPr="007A683D" w:rsidRDefault="00A23BA4" w:rsidP="007A683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Work</w:t>
      </w:r>
      <w:r w:rsidR="006C4524">
        <w:rPr>
          <w:sz w:val="22"/>
          <w:szCs w:val="22"/>
          <w:highlight w:val="yellow"/>
        </w:rPr>
        <w:t xml:space="preserve"> </w:t>
      </w:r>
      <w:r>
        <w:rPr>
          <w:sz w:val="22"/>
          <w:szCs w:val="22"/>
          <w:highlight w:val="yellow"/>
        </w:rPr>
        <w:t>packages W</w:t>
      </w:r>
      <w:r w:rsidR="006C4524">
        <w:rPr>
          <w:sz w:val="22"/>
          <w:szCs w:val="22"/>
          <w:highlight w:val="yellow"/>
        </w:rPr>
        <w:t>P</w:t>
      </w:r>
      <w:r>
        <w:rPr>
          <w:sz w:val="22"/>
          <w:szCs w:val="22"/>
          <w:highlight w:val="yellow"/>
        </w:rPr>
        <w:t>02 WP04</w:t>
      </w:r>
    </w:p>
    <w:p w14:paraId="32ED2D26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Administrative </w:t>
      </w:r>
    </w:p>
    <w:p w14:paraId="4FE9D475" w14:textId="77777777" w:rsidR="00592137" w:rsidRPr="00AB155A" w:rsidRDefault="00592137" w:rsidP="0059213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White Paper proposal based on topics table</w:t>
      </w:r>
    </w:p>
    <w:p w14:paraId="58887B8C" w14:textId="55BC91EA" w:rsidR="00592137" w:rsidRPr="00AB155A" w:rsidRDefault="00592137" w:rsidP="0059213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sz w:val="22"/>
          <w:szCs w:val="22"/>
        </w:rPr>
      </w:pPr>
      <w:r w:rsidRPr="00AB155A">
        <w:rPr>
          <w:sz w:val="22"/>
          <w:szCs w:val="22"/>
        </w:rPr>
        <w:t>Review /agree</w:t>
      </w:r>
      <w:r w:rsidR="001C69D2">
        <w:rPr>
          <w:sz w:val="22"/>
          <w:szCs w:val="22"/>
        </w:rPr>
        <w:t xml:space="preserve"> on</w:t>
      </w:r>
      <w:r w:rsidRPr="00AB155A">
        <w:rPr>
          <w:sz w:val="22"/>
          <w:szCs w:val="22"/>
        </w:rPr>
        <w:t xml:space="preserve"> meeting schedule proposal </w:t>
      </w:r>
      <w:r w:rsidRPr="00AB155A">
        <w:rPr>
          <w:rStyle w:val="Strong"/>
          <w:sz w:val="22"/>
          <w:szCs w:val="22"/>
          <w:u w:val="single"/>
        </w:rPr>
        <w:t>Multi-SDO AN Meeting Schedules</w:t>
      </w:r>
    </w:p>
    <w:p w14:paraId="06F88B0C" w14:textId="51EA54CB" w:rsidR="00592137" w:rsidRPr="00AB155A" w:rsidRDefault="001C69D2" w:rsidP="0059213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Reorganize</w:t>
      </w:r>
      <w:r w:rsidR="00592137" w:rsidRPr="00AB155A">
        <w:rPr>
          <w:rStyle w:val="Strong"/>
          <w:b w:val="0"/>
          <w:bCs w:val="0"/>
          <w:sz w:val="22"/>
          <w:szCs w:val="22"/>
        </w:rPr>
        <w:t xml:space="preserve"> joint working area </w:t>
      </w:r>
    </w:p>
    <w:p w14:paraId="07FAEF07" w14:textId="77777777" w:rsidR="00592137" w:rsidRPr="00AB155A" w:rsidRDefault="00592137" w:rsidP="00592137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2"/>
          <w:szCs w:val="22"/>
        </w:rPr>
      </w:pPr>
      <w:r w:rsidRPr="00AB155A">
        <w:rPr>
          <w:sz w:val="22"/>
          <w:szCs w:val="22"/>
        </w:rPr>
        <w:t>AOB</w:t>
      </w:r>
    </w:p>
    <w:p w14:paraId="40B0A4B4" w14:textId="63E847DA" w:rsidR="00592137" w:rsidRPr="00AB155A" w:rsidRDefault="00592137" w:rsidP="00592137">
      <w:pPr>
        <w:pStyle w:val="ListParagraph"/>
        <w:ind w:left="0"/>
        <w:jc w:val="both"/>
        <w:rPr>
          <w:sz w:val="22"/>
          <w:szCs w:val="22"/>
          <w:lang w:val="en-GB"/>
        </w:rPr>
      </w:pPr>
      <w:r w:rsidRPr="00AB155A">
        <w:rPr>
          <w:sz w:val="22"/>
          <w:szCs w:val="22"/>
        </w:rPr>
        <w:t xml:space="preserve">If you wish to propose additions, please email </w:t>
      </w:r>
      <w:hyperlink r:id="rId45" w:history="1">
        <w:r w:rsidRPr="00AB155A">
          <w:rPr>
            <w:rStyle w:val="Hyperlink"/>
            <w:sz w:val="22"/>
            <w:szCs w:val="22"/>
          </w:rPr>
          <w:t>dmilham@tmforum.org</w:t>
        </w:r>
      </w:hyperlink>
      <w:r w:rsidRPr="00AB155A">
        <w:rPr>
          <w:sz w:val="22"/>
          <w:szCs w:val="22"/>
        </w:rPr>
        <w:t xml:space="preserve"> and add your proposal to the </w:t>
      </w:r>
      <w:r w:rsidR="001C69D2">
        <w:rPr>
          <w:sz w:val="22"/>
          <w:szCs w:val="22"/>
        </w:rPr>
        <w:t>online</w:t>
      </w:r>
      <w:r w:rsidRPr="00AB155A">
        <w:rPr>
          <w:sz w:val="22"/>
          <w:szCs w:val="22"/>
        </w:rPr>
        <w:t xml:space="preserve"> agenda posted at</w:t>
      </w:r>
      <w:r w:rsidR="006C4524" w:rsidRPr="006C4524">
        <w:t xml:space="preserve"> </w:t>
      </w:r>
      <w:hyperlink r:id="rId46" w:history="1">
        <w:r w:rsidR="006C4524">
          <w:rPr>
            <w:rStyle w:val="Hyperlink"/>
          </w:rPr>
          <w:t>2022-02-21 M-SDO AN Formal Liaison Meeting Notes #15 - AN-SDO Collaboration - TM Forum Confluence</w:t>
        </w:r>
      </w:hyperlink>
    </w:p>
    <w:p w14:paraId="7E0670C8" w14:textId="50E31869" w:rsidR="00C71551" w:rsidRPr="00AB155A" w:rsidRDefault="00592137" w:rsidP="00C71551">
      <w:pPr>
        <w:pStyle w:val="NormalWeb"/>
        <w:rPr>
          <w:b/>
          <w:bCs/>
          <w:sz w:val="22"/>
          <w:szCs w:val="22"/>
        </w:rPr>
      </w:pPr>
      <w:r w:rsidRPr="00AB155A">
        <w:rPr>
          <w:b/>
          <w:bCs/>
          <w:sz w:val="22"/>
          <w:szCs w:val="22"/>
        </w:rPr>
        <w:t>Logistics</w:t>
      </w:r>
      <w:r w:rsidR="00C71551" w:rsidRPr="00AB155A">
        <w:rPr>
          <w:b/>
          <w:bCs/>
          <w:sz w:val="22"/>
          <w:szCs w:val="22"/>
        </w:rPr>
        <w:t>.</w:t>
      </w:r>
    </w:p>
    <w:p w14:paraId="1E777053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Topic: Dave </w:t>
      </w:r>
      <w:proofErr w:type="spellStart"/>
      <w:r w:rsidRPr="00AB155A">
        <w:rPr>
          <w:sz w:val="22"/>
          <w:szCs w:val="22"/>
        </w:rPr>
        <w:t>Milham's</w:t>
      </w:r>
      <w:proofErr w:type="spellEnd"/>
      <w:r w:rsidRPr="00AB155A">
        <w:rPr>
          <w:sz w:val="22"/>
          <w:szCs w:val="22"/>
        </w:rPr>
        <w:t xml:space="preserve"> Personal Meeting Room</w:t>
      </w:r>
    </w:p>
    <w:p w14:paraId="58E9ADE8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Join Zoom Meeting</w:t>
      </w:r>
    </w:p>
    <w:p w14:paraId="17C18FC6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https://us02web.zoom.us/j/2354908699?pwd=Q05KUDVxTWpJSWlJcXVqQUlrNEsyUT09</w:t>
      </w:r>
    </w:p>
    <w:p w14:paraId="054C0D3F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Meeting ID: 235 490 8699</w:t>
      </w:r>
    </w:p>
    <w:p w14:paraId="51A4DA11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Passcode: ANMSDO9</w:t>
      </w:r>
    </w:p>
    <w:p w14:paraId="3C4E9026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One tap mobile</w:t>
      </w:r>
    </w:p>
    <w:p w14:paraId="2CFCD0B5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+442080806591,,2354908699# United Kingdom</w:t>
      </w:r>
    </w:p>
    <w:p w14:paraId="79DF6D7E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+442080806592,,2354908699# United Kingdom</w:t>
      </w:r>
    </w:p>
    <w:p w14:paraId="262FB04C" w14:textId="77777777" w:rsidR="00C71551" w:rsidRPr="00AB155A" w:rsidRDefault="00C71551" w:rsidP="00FD7AA2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Dial by your location</w:t>
      </w:r>
    </w:p>
    <w:p w14:paraId="0E8B0F68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+44 208 080 6591 United Kingdom</w:t>
      </w:r>
    </w:p>
    <w:p w14:paraId="07DABA5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+44 208 080 6592 United Kingdom</w:t>
      </w:r>
    </w:p>
    <w:p w14:paraId="6D2A450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+44 330 088 5830 United Kingdom</w:t>
      </w:r>
    </w:p>
    <w:p w14:paraId="09A6558A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+44 131 460 1196 United Kingdom</w:t>
      </w:r>
    </w:p>
    <w:p w14:paraId="4D2C53B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+44 203 481 5237 United Kingdom</w:t>
      </w:r>
    </w:p>
    <w:p w14:paraId="38938EDC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+44 203 481 5240 United Kingdom</w:t>
      </w:r>
    </w:p>
    <w:p w14:paraId="0FDC546F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+44 203 901 7895 United Kingdom</w:t>
      </w:r>
    </w:p>
    <w:p w14:paraId="129FD6E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+1 929 436 2866 US (New York)</w:t>
      </w:r>
    </w:p>
    <w:p w14:paraId="1903443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+1 253 215 8782 US (Tacoma)</w:t>
      </w:r>
    </w:p>
    <w:p w14:paraId="2D5BC619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+1 301 715 8592 US (Washington DC)</w:t>
      </w:r>
    </w:p>
    <w:p w14:paraId="34CB6CB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+1 312 626 6799 US (Chicago)</w:t>
      </w:r>
    </w:p>
    <w:p w14:paraId="7B15CAAB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+1 346 248 7799 US (Houston)</w:t>
      </w:r>
    </w:p>
    <w:p w14:paraId="0E0CF271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        +1 669 900 6833 US (San Jose)</w:t>
      </w:r>
    </w:p>
    <w:p w14:paraId="21BD975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Meeting ID: 235 490 8699</w:t>
      </w:r>
    </w:p>
    <w:p w14:paraId="0162D619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Find your local number: https://us02web.zoom.us/u/kbmveiqIKh</w:t>
      </w:r>
    </w:p>
    <w:p w14:paraId="47BC1E2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16DC8F7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Join by SIP</w:t>
      </w:r>
    </w:p>
    <w:p w14:paraId="26778A84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2354908699@zoomcrc.com</w:t>
      </w:r>
    </w:p>
    <w:p w14:paraId="5309A0BA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3367D0F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Join by H.323</w:t>
      </w:r>
    </w:p>
    <w:p w14:paraId="30C7916E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lastRenderedPageBreak/>
        <w:t>162.255.37.11 (US West)</w:t>
      </w:r>
    </w:p>
    <w:p w14:paraId="732307AB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162.255.36.11 (US East)</w:t>
      </w:r>
    </w:p>
    <w:p w14:paraId="21EA1BBE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221.122.88.195 (China)</w:t>
      </w:r>
    </w:p>
    <w:p w14:paraId="2D36FBCD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115.114.131.7 (India Mumbai)</w:t>
      </w:r>
    </w:p>
    <w:p w14:paraId="3166AEA8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115.114.115.7 (India Hyderabad)</w:t>
      </w:r>
    </w:p>
    <w:p w14:paraId="4B472BF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213.19.144.110 (Amsterdam Netherlands)</w:t>
      </w:r>
    </w:p>
    <w:p w14:paraId="046D65EA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213.244.140.110 (Germany)</w:t>
      </w:r>
    </w:p>
    <w:p w14:paraId="73EB7FAC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103.122.166.55 (Australia Sydney)</w:t>
      </w:r>
    </w:p>
    <w:p w14:paraId="2C8DD622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103.122.167.55 (Australia Melbourne)</w:t>
      </w:r>
    </w:p>
    <w:p w14:paraId="585C9883" w14:textId="77777777" w:rsidR="00C71551" w:rsidRPr="00180D7C" w:rsidRDefault="00C71551" w:rsidP="00592137">
      <w:pPr>
        <w:pStyle w:val="NormalWeb"/>
        <w:spacing w:before="0" w:beforeAutospacing="0" w:after="0" w:afterAutospacing="0"/>
        <w:rPr>
          <w:sz w:val="22"/>
          <w:szCs w:val="22"/>
          <w:lang w:val="es-ES"/>
        </w:rPr>
      </w:pPr>
      <w:r w:rsidRPr="00180D7C">
        <w:rPr>
          <w:sz w:val="22"/>
          <w:szCs w:val="22"/>
          <w:lang w:val="es-ES"/>
        </w:rPr>
        <w:t>209.9.211.110 (Hong Kong SAR)</w:t>
      </w:r>
    </w:p>
    <w:p w14:paraId="7353C256" w14:textId="77777777" w:rsidR="00C71551" w:rsidRPr="00180D7C" w:rsidRDefault="00C71551" w:rsidP="00592137">
      <w:pPr>
        <w:pStyle w:val="NormalWeb"/>
        <w:spacing w:before="0" w:beforeAutospacing="0" w:after="0" w:afterAutospacing="0"/>
        <w:rPr>
          <w:sz w:val="22"/>
          <w:szCs w:val="22"/>
          <w:lang w:val="es-ES"/>
        </w:rPr>
      </w:pPr>
      <w:r w:rsidRPr="00180D7C">
        <w:rPr>
          <w:sz w:val="22"/>
          <w:szCs w:val="22"/>
          <w:lang w:val="es-ES"/>
        </w:rPr>
        <w:t>64.211.144.160 (</w:t>
      </w:r>
      <w:proofErr w:type="spellStart"/>
      <w:r w:rsidRPr="00180D7C">
        <w:rPr>
          <w:sz w:val="22"/>
          <w:szCs w:val="22"/>
          <w:lang w:val="es-ES"/>
        </w:rPr>
        <w:t>Brazil</w:t>
      </w:r>
      <w:proofErr w:type="spellEnd"/>
      <w:r w:rsidRPr="00180D7C">
        <w:rPr>
          <w:sz w:val="22"/>
          <w:szCs w:val="22"/>
          <w:lang w:val="es-ES"/>
        </w:rPr>
        <w:t>)</w:t>
      </w:r>
    </w:p>
    <w:p w14:paraId="6F535AE5" w14:textId="77777777" w:rsidR="00C71551" w:rsidRPr="00180D7C" w:rsidRDefault="00C71551" w:rsidP="00592137">
      <w:pPr>
        <w:pStyle w:val="NormalWeb"/>
        <w:spacing w:before="0" w:beforeAutospacing="0" w:after="0" w:afterAutospacing="0"/>
        <w:rPr>
          <w:sz w:val="22"/>
          <w:szCs w:val="22"/>
          <w:lang w:val="es-ES"/>
        </w:rPr>
      </w:pPr>
      <w:r w:rsidRPr="00180D7C">
        <w:rPr>
          <w:sz w:val="22"/>
          <w:szCs w:val="22"/>
          <w:lang w:val="es-ES"/>
        </w:rPr>
        <w:t>69.174.57.160 (</w:t>
      </w:r>
      <w:proofErr w:type="spellStart"/>
      <w:r w:rsidRPr="00180D7C">
        <w:rPr>
          <w:sz w:val="22"/>
          <w:szCs w:val="22"/>
          <w:lang w:val="es-ES"/>
        </w:rPr>
        <w:t>Canada</w:t>
      </w:r>
      <w:proofErr w:type="spellEnd"/>
      <w:r w:rsidRPr="00180D7C">
        <w:rPr>
          <w:sz w:val="22"/>
          <w:szCs w:val="22"/>
          <w:lang w:val="es-ES"/>
        </w:rPr>
        <w:t xml:space="preserve"> Toronto)</w:t>
      </w:r>
    </w:p>
    <w:p w14:paraId="6BD2F48E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65.39.152.160 (Canada Vancouver)</w:t>
      </w:r>
    </w:p>
    <w:p w14:paraId="16FCE50C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207.226.132.110 (Japan Tokyo)</w:t>
      </w:r>
    </w:p>
    <w:p w14:paraId="7EEBC1C4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149.137.24.110 (Japan Osaka)</w:t>
      </w:r>
    </w:p>
    <w:p w14:paraId="35757630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Meeting ID: 235 490 8699</w:t>
      </w:r>
    </w:p>
    <w:p w14:paraId="7643DE2F" w14:textId="77777777" w:rsidR="00C71551" w:rsidRPr="00AB155A" w:rsidRDefault="00C71551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>Passcode: 6752165</w:t>
      </w:r>
    </w:p>
    <w:p w14:paraId="5FEF8341" w14:textId="77777777" w:rsidR="00867D3D" w:rsidRPr="00AB155A" w:rsidRDefault="00867D3D" w:rsidP="0059213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AB155A">
        <w:rPr>
          <w:sz w:val="22"/>
          <w:szCs w:val="22"/>
        </w:rPr>
        <w:t xml:space="preserve">AN-SDO Collaboration is inviting you to a scheduled Zoom meeting. </w:t>
      </w:r>
    </w:p>
    <w:p w14:paraId="6613742C" w14:textId="0819BFFF" w:rsidR="00E34572" w:rsidRPr="00AB155A" w:rsidRDefault="00E34572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</w:p>
    <w:p w14:paraId="4F7C82EC" w14:textId="77777777" w:rsidR="00642F02" w:rsidRPr="00AB155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  <w:lang w:val="en-GB"/>
        </w:rPr>
      </w:pPr>
    </w:p>
    <w:p w14:paraId="170CE389" w14:textId="032083C5" w:rsidR="0040382A" w:rsidRPr="00AB155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 w:rsidRPr="00AB155A"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47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C3DA0" w14:textId="77777777" w:rsidR="00946D07" w:rsidRDefault="00946D07">
      <w:r>
        <w:separator/>
      </w:r>
    </w:p>
  </w:endnote>
  <w:endnote w:type="continuationSeparator" w:id="0">
    <w:p w14:paraId="167E8E10" w14:textId="77777777" w:rsidR="00946D07" w:rsidRDefault="0094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BF1FE" w14:textId="77777777" w:rsidR="00946D07" w:rsidRDefault="00946D07">
      <w:r>
        <w:separator/>
      </w:r>
    </w:p>
  </w:footnote>
  <w:footnote w:type="continuationSeparator" w:id="0">
    <w:p w14:paraId="2AEC91B3" w14:textId="77777777" w:rsidR="00946D07" w:rsidRDefault="00946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6279F4"/>
    <w:multiLevelType w:val="hybridMultilevel"/>
    <w:tmpl w:val="AC7EE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8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3"/>
  </w:num>
  <w:num w:numId="7">
    <w:abstractNumId w:val="15"/>
  </w:num>
  <w:num w:numId="8">
    <w:abstractNumId w:val="17"/>
  </w:num>
  <w:num w:numId="9">
    <w:abstractNumId w:val="4"/>
  </w:num>
  <w:num w:numId="10">
    <w:abstractNumId w:val="11"/>
  </w:num>
  <w:num w:numId="11">
    <w:abstractNumId w:val="20"/>
  </w:num>
  <w:num w:numId="12">
    <w:abstractNumId w:val="12"/>
  </w:num>
  <w:num w:numId="13">
    <w:abstractNumId w:val="3"/>
  </w:num>
  <w:num w:numId="14">
    <w:abstractNumId w:val="14"/>
  </w:num>
  <w:num w:numId="15">
    <w:abstractNumId w:val="10"/>
  </w:num>
  <w:num w:numId="16">
    <w:abstractNumId w:val="2"/>
  </w:num>
  <w:num w:numId="17">
    <w:abstractNumId w:val="22"/>
  </w:num>
  <w:num w:numId="18">
    <w:abstractNumId w:val="7"/>
  </w:num>
  <w:num w:numId="19">
    <w:abstractNumId w:val="9"/>
  </w:num>
  <w:num w:numId="20">
    <w:abstractNumId w:val="13"/>
  </w:num>
  <w:num w:numId="21">
    <w:abstractNumId w:val="25"/>
  </w:num>
  <w:num w:numId="22">
    <w:abstractNumId w:val="8"/>
  </w:num>
  <w:num w:numId="23">
    <w:abstractNumId w:val="5"/>
  </w:num>
  <w:num w:numId="24">
    <w:abstractNumId w:val="16"/>
  </w:num>
  <w:num w:numId="25">
    <w:abstractNumId w:val="18"/>
  </w:num>
  <w:num w:numId="26">
    <w:abstractNumId w:val="21"/>
  </w:num>
  <w:num w:numId="27">
    <w:abstractNumId w:val="19"/>
  </w:num>
  <w:num w:numId="28">
    <w:abstractNumId w:val="6"/>
  </w:num>
  <w:num w:numId="29">
    <w:abstractNumId w:val="24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M1tjAzMrQ0MjE1MTdU0lEKTi0uzszPAykwrAUARrmf7CwAAAA="/>
  </w:docVars>
  <w:rsids>
    <w:rsidRoot w:val="001E7CD0"/>
    <w:rsid w:val="000045CA"/>
    <w:rsid w:val="00015656"/>
    <w:rsid w:val="0002419F"/>
    <w:rsid w:val="0003316C"/>
    <w:rsid w:val="00033629"/>
    <w:rsid w:val="00052E93"/>
    <w:rsid w:val="00070DFE"/>
    <w:rsid w:val="00097578"/>
    <w:rsid w:val="00097B2F"/>
    <w:rsid w:val="000A6868"/>
    <w:rsid w:val="000A68DF"/>
    <w:rsid w:val="000B55BE"/>
    <w:rsid w:val="000D6518"/>
    <w:rsid w:val="000F178E"/>
    <w:rsid w:val="00102B0F"/>
    <w:rsid w:val="001234CE"/>
    <w:rsid w:val="0013631B"/>
    <w:rsid w:val="00154D80"/>
    <w:rsid w:val="00157C5D"/>
    <w:rsid w:val="0016112D"/>
    <w:rsid w:val="0016482D"/>
    <w:rsid w:val="00165093"/>
    <w:rsid w:val="00170049"/>
    <w:rsid w:val="00170BB8"/>
    <w:rsid w:val="00171760"/>
    <w:rsid w:val="00180D7C"/>
    <w:rsid w:val="00187CB2"/>
    <w:rsid w:val="00191592"/>
    <w:rsid w:val="00196F76"/>
    <w:rsid w:val="001A60C5"/>
    <w:rsid w:val="001B597C"/>
    <w:rsid w:val="001C0006"/>
    <w:rsid w:val="001C064D"/>
    <w:rsid w:val="001C69D2"/>
    <w:rsid w:val="001D15F1"/>
    <w:rsid w:val="001E0F65"/>
    <w:rsid w:val="001E7CD0"/>
    <w:rsid w:val="001E7D3F"/>
    <w:rsid w:val="001F32E6"/>
    <w:rsid w:val="00220C96"/>
    <w:rsid w:val="00221123"/>
    <w:rsid w:val="0022311D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A1156"/>
    <w:rsid w:val="002B0922"/>
    <w:rsid w:val="002B3F37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47E"/>
    <w:rsid w:val="00403188"/>
    <w:rsid w:val="0040382A"/>
    <w:rsid w:val="00403D19"/>
    <w:rsid w:val="00404540"/>
    <w:rsid w:val="004076B9"/>
    <w:rsid w:val="00410BEA"/>
    <w:rsid w:val="004171A8"/>
    <w:rsid w:val="00424D00"/>
    <w:rsid w:val="00427D61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2137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35B0"/>
    <w:rsid w:val="006276E0"/>
    <w:rsid w:val="006308D4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00B5"/>
    <w:rsid w:val="006A22B1"/>
    <w:rsid w:val="006A2706"/>
    <w:rsid w:val="006A60A2"/>
    <w:rsid w:val="006B1D65"/>
    <w:rsid w:val="006C4524"/>
    <w:rsid w:val="006D36E4"/>
    <w:rsid w:val="006D4CCA"/>
    <w:rsid w:val="006E0C90"/>
    <w:rsid w:val="006F5FF5"/>
    <w:rsid w:val="00707FBB"/>
    <w:rsid w:val="00714634"/>
    <w:rsid w:val="00724581"/>
    <w:rsid w:val="00725E9D"/>
    <w:rsid w:val="00731CAB"/>
    <w:rsid w:val="007438D4"/>
    <w:rsid w:val="007537AA"/>
    <w:rsid w:val="00770BFA"/>
    <w:rsid w:val="00776ED1"/>
    <w:rsid w:val="00794A44"/>
    <w:rsid w:val="007A4EF4"/>
    <w:rsid w:val="007A683D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576E"/>
    <w:rsid w:val="00806CD6"/>
    <w:rsid w:val="008107B4"/>
    <w:rsid w:val="00812BA7"/>
    <w:rsid w:val="00841B4E"/>
    <w:rsid w:val="008468D0"/>
    <w:rsid w:val="008504A2"/>
    <w:rsid w:val="00851546"/>
    <w:rsid w:val="00855379"/>
    <w:rsid w:val="00855D28"/>
    <w:rsid w:val="00862DBF"/>
    <w:rsid w:val="00863CB9"/>
    <w:rsid w:val="00865461"/>
    <w:rsid w:val="00867D3D"/>
    <w:rsid w:val="008705DF"/>
    <w:rsid w:val="00870DA1"/>
    <w:rsid w:val="00876E01"/>
    <w:rsid w:val="0088224F"/>
    <w:rsid w:val="00886665"/>
    <w:rsid w:val="008A3077"/>
    <w:rsid w:val="008A6FFE"/>
    <w:rsid w:val="008B24D6"/>
    <w:rsid w:val="008B4867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46D07"/>
    <w:rsid w:val="00953864"/>
    <w:rsid w:val="009550F1"/>
    <w:rsid w:val="00964BAE"/>
    <w:rsid w:val="009655BA"/>
    <w:rsid w:val="0097723E"/>
    <w:rsid w:val="00977E5F"/>
    <w:rsid w:val="00981B33"/>
    <w:rsid w:val="00982313"/>
    <w:rsid w:val="00990687"/>
    <w:rsid w:val="009A4AFC"/>
    <w:rsid w:val="009A58E8"/>
    <w:rsid w:val="009B63F3"/>
    <w:rsid w:val="009D059A"/>
    <w:rsid w:val="009D2688"/>
    <w:rsid w:val="009E24AA"/>
    <w:rsid w:val="009E3490"/>
    <w:rsid w:val="009F25F0"/>
    <w:rsid w:val="00A040C9"/>
    <w:rsid w:val="00A05197"/>
    <w:rsid w:val="00A05CAE"/>
    <w:rsid w:val="00A106EA"/>
    <w:rsid w:val="00A1547D"/>
    <w:rsid w:val="00A23BA4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A56B0"/>
    <w:rsid w:val="00AB00C1"/>
    <w:rsid w:val="00AB155A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A2173"/>
    <w:rsid w:val="00BB4158"/>
    <w:rsid w:val="00BD0869"/>
    <w:rsid w:val="00BD3E37"/>
    <w:rsid w:val="00BD641C"/>
    <w:rsid w:val="00BD75F3"/>
    <w:rsid w:val="00BE6A59"/>
    <w:rsid w:val="00BF0631"/>
    <w:rsid w:val="00BF2B83"/>
    <w:rsid w:val="00BF497F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551"/>
    <w:rsid w:val="00C71B13"/>
    <w:rsid w:val="00C759DB"/>
    <w:rsid w:val="00C76902"/>
    <w:rsid w:val="00C76E1F"/>
    <w:rsid w:val="00CA3F39"/>
    <w:rsid w:val="00CB0820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520E9"/>
    <w:rsid w:val="00D56C0A"/>
    <w:rsid w:val="00D67137"/>
    <w:rsid w:val="00D7347F"/>
    <w:rsid w:val="00D77D78"/>
    <w:rsid w:val="00D82829"/>
    <w:rsid w:val="00D95CFE"/>
    <w:rsid w:val="00D97099"/>
    <w:rsid w:val="00DA25A0"/>
    <w:rsid w:val="00DA594F"/>
    <w:rsid w:val="00DF1111"/>
    <w:rsid w:val="00DF167B"/>
    <w:rsid w:val="00DF4E7E"/>
    <w:rsid w:val="00E02051"/>
    <w:rsid w:val="00E11032"/>
    <w:rsid w:val="00E34572"/>
    <w:rsid w:val="00E37C4A"/>
    <w:rsid w:val="00E45511"/>
    <w:rsid w:val="00E50483"/>
    <w:rsid w:val="00E51DCE"/>
    <w:rsid w:val="00E5432E"/>
    <w:rsid w:val="00E549A3"/>
    <w:rsid w:val="00E57354"/>
    <w:rsid w:val="00E63927"/>
    <w:rsid w:val="00E64A3E"/>
    <w:rsid w:val="00E75D13"/>
    <w:rsid w:val="00E87D1F"/>
    <w:rsid w:val="00E90E58"/>
    <w:rsid w:val="00E92088"/>
    <w:rsid w:val="00EA50F3"/>
    <w:rsid w:val="00EB2C6B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088"/>
    <w:rsid w:val="00F43AC1"/>
    <w:rsid w:val="00F456AC"/>
    <w:rsid w:val="00F54340"/>
    <w:rsid w:val="00F55A26"/>
    <w:rsid w:val="00F64F00"/>
    <w:rsid w:val="00F7512A"/>
    <w:rsid w:val="00F846EF"/>
    <w:rsid w:val="00F8615B"/>
    <w:rsid w:val="00F86278"/>
    <w:rsid w:val="00F93887"/>
    <w:rsid w:val="00FA1EA0"/>
    <w:rsid w:val="00FB6BC1"/>
    <w:rsid w:val="00FB76F6"/>
    <w:rsid w:val="00FC7342"/>
    <w:rsid w:val="00FD7AA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8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character" w:customStyle="1" w:styleId="Heading2Char">
    <w:name w:val="Heading 2 Char"/>
    <w:basedOn w:val="DefaultParagraphFont"/>
    <w:link w:val="Heading2"/>
    <w:rsid w:val="00592137"/>
    <w:rPr>
      <w:b/>
      <w:sz w:val="24"/>
      <w:lang w:val="en-GB"/>
    </w:rPr>
  </w:style>
  <w:style w:type="paragraph" w:customStyle="1" w:styleId="CRCoverPage">
    <w:name w:val="CR Cover Page"/>
    <w:link w:val="CRCoverPageZchn"/>
    <w:qFormat/>
    <w:rsid w:val="00180D7C"/>
    <w:pPr>
      <w:spacing w:after="120" w:line="259" w:lineRule="auto"/>
    </w:pPr>
    <w:rPr>
      <w:rFonts w:ascii="Arial" w:eastAsiaTheme="minorEastAsia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180D7C"/>
    <w:rPr>
      <w:rFonts w:ascii="Arial" w:eastAsiaTheme="minorEastAsia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hliu@gsma.com" TargetMode="External"/><Relationship Id="rId18" Type="http://schemas.openxmlformats.org/officeDocument/2006/relationships/hyperlink" Target="mailto:thomas.tovinger@ericsson.com" TargetMode="External"/><Relationship Id="rId26" Type="http://schemas.openxmlformats.org/officeDocument/2006/relationships/hyperlink" Target="mailto:ran4chap@yahoo.com" TargetMode="External"/><Relationship Id="rId39" Type="http://schemas.openxmlformats.org/officeDocument/2006/relationships/hyperlink" Target="mailto:maryse.gardella@nokia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lmmeng@bupt.edu.cn" TargetMode="External"/><Relationship Id="rId34" Type="http://schemas.openxmlformats.org/officeDocument/2006/relationships/hyperlink" Target="mailto:luigi.licciardi@huawei.com" TargetMode="External"/><Relationship Id="rId42" Type="http://schemas.openxmlformats.org/officeDocument/2006/relationships/hyperlink" Target="https://us02web.zoom.us/j/88481131917?pwd=ZjMwRkNYTWhUM0xocDdJRXNWUjZOUT09" TargetMode="External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HCalvert@gsma.com" TargetMode="External"/><Relationship Id="rId17" Type="http://schemas.openxmlformats.org/officeDocument/2006/relationships/hyperlink" Target="mailto:3GPPLiaison@etsi.org" TargetMode="External"/><Relationship Id="rId25" Type="http://schemas.openxmlformats.org/officeDocument/2006/relationships/hyperlink" Target="mailto:m.borst@ieee.org" TargetMode="External"/><Relationship Id="rId33" Type="http://schemas.openxmlformats.org/officeDocument/2006/relationships/hyperlink" Target="mailto:Yuval.Stein@teoco.com" TargetMode="External"/><Relationship Id="rId38" Type="http://schemas.openxmlformats.org/officeDocument/2006/relationships/hyperlink" Target="mailto:joerg.niemoeller@ericsson.com" TargetMode="External"/><Relationship Id="rId46" Type="http://schemas.openxmlformats.org/officeDocument/2006/relationships/hyperlink" Target="https://projects.tmforum.org/wiki/display/ASC/2022-02-21+M-SDO+AN+Formal+Liaison+Meeting+Notes+%2315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feifei.lou@ngmn.org" TargetMode="External"/><Relationship Id="rId20" Type="http://schemas.openxmlformats.org/officeDocument/2006/relationships/hyperlink" Target="mailto:Mirko.Cano@etsi.org" TargetMode="External"/><Relationship Id="rId29" Type="http://schemas.openxmlformats.org/officeDocument/2006/relationships/hyperlink" Target="mailto:tsbfgan@itu.int" TargetMode="External"/><Relationship Id="rId41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SGsupport@etsi.org" TargetMode="External"/><Relationship Id="rId24" Type="http://schemas.openxmlformats.org/officeDocument/2006/relationships/hyperlink" Target="mailto:liuyang@ccsa.org.cn" TargetMode="External"/><Relationship Id="rId32" Type="http://schemas.openxmlformats.org/officeDocument/2006/relationships/hyperlink" Target="mailto:kevin.mcdonnell@huawei.com" TargetMode="External"/><Relationship Id="rId37" Type="http://schemas.openxmlformats.org/officeDocument/2006/relationships/hyperlink" Target="mailto:denglingli@chinamobile.com" TargetMode="External"/><Relationship Id="rId40" Type="http://schemas.openxmlformats.org/officeDocument/2006/relationships/image" Target="media/image1.emf"/><Relationship Id="rId45" Type="http://schemas.openxmlformats.org/officeDocument/2006/relationships/hyperlink" Target="mailto:dmilham@tmforum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laus.moschner@ngmn.org" TargetMode="External"/><Relationship Id="rId23" Type="http://schemas.openxmlformats.org/officeDocument/2006/relationships/hyperlink" Target="mailto:zhangdehua@caict.ac.cn" TargetMode="External"/><Relationship Id="rId28" Type="http://schemas.openxmlformats.org/officeDocument/2006/relationships/hyperlink" Target="mailto:leon.wong@rakuten.com" TargetMode="External"/><Relationship Id="rId36" Type="http://schemas.openxmlformats.org/officeDocument/2006/relationships/hyperlink" Target="mailto:nakamura.takayuki@nttcom.co.jp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projects.tmforum.org/wiki/display/ASC/Formal+SDO+Liaison+Contacts+List?src=contextnavpagetreemode" TargetMode="External"/><Relationship Id="rId19" Type="http://schemas.openxmlformats.org/officeDocument/2006/relationships/hyperlink" Target="mailto:zoulan@huawei.com" TargetMode="External"/><Relationship Id="rId31" Type="http://schemas.openxmlformats.org/officeDocument/2006/relationships/hyperlink" Target="mailto:dong.sun@futurewei.com" TargetMode="External"/><Relationship Id="rId44" Type="http://schemas.openxmlformats.org/officeDocument/2006/relationships/hyperlink" Target="mailto:88481131917@zoomcr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rtegalagos@tmforum.org" TargetMode="External"/><Relationship Id="rId14" Type="http://schemas.openxmlformats.org/officeDocument/2006/relationships/hyperlink" Target="mailto:magnus.buhrgard@ericsson.com" TargetMode="External"/><Relationship Id="rId22" Type="http://schemas.openxmlformats.org/officeDocument/2006/relationships/hyperlink" Target="mailto:wjli@bupt.edu.cn" TargetMode="External"/><Relationship Id="rId27" Type="http://schemas.openxmlformats.org/officeDocument/2006/relationships/hyperlink" Target="mailto:tte@cs.fau.de" TargetMode="External"/><Relationship Id="rId30" Type="http://schemas.openxmlformats.org/officeDocument/2006/relationships/hyperlink" Target="mailto:aboasman@tmforum.org" TargetMode="External"/><Relationship Id="rId35" Type="http://schemas.openxmlformats.org/officeDocument/2006/relationships/hyperlink" Target="mailto:dmilham@tmforum.org" TargetMode="External"/><Relationship Id="rId43" Type="http://schemas.openxmlformats.org/officeDocument/2006/relationships/hyperlink" Target="https://us02web.zoom.us/u/kc2fk8pX7x" TargetMode="External"/><Relationship Id="rId48" Type="http://schemas.openxmlformats.org/officeDocument/2006/relationships/fontTable" Target="fontTable.xml"/><Relationship Id="rId8" Type="http://schemas.openxmlformats.org/officeDocument/2006/relationships/hyperlink" Target="mailto:liaisons@tmforum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92B311F-376F-8D48-A9EF-E3260781B8C4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8</Pages>
  <Words>1637</Words>
  <Characters>9337</Characters>
  <Application>Microsoft Office Word</Application>
  <DocSecurity>4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33.926_CR0050_(Rel-17)_eSCAS_5G</cp:lastModifiedBy>
  <cp:revision>2</cp:revision>
  <cp:lastPrinted>2009-03-03T21:56:00Z</cp:lastPrinted>
  <dcterms:created xsi:type="dcterms:W3CDTF">2022-01-13T09:12:00Z</dcterms:created>
  <dcterms:modified xsi:type="dcterms:W3CDTF">2022-01-13T09:12:00Z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documentId_3974</vt:lpwstr>
  </property>
  <property fmtid="{D5CDD505-2E9C-101B-9397-08002B2CF9AE}" pid="3" name="grammarly_documentContext">
    <vt:lpwstr>{"goals":[],"domain":"general","emotions":[],"dialect":"american"}</vt:lpwstr>
  </property>
</Properties>
</file>